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Look w:val="04A0" w:firstRow="1" w:lastRow="0" w:firstColumn="1" w:lastColumn="0" w:noHBand="0" w:noVBand="1"/>
      </w:tblPr>
      <w:tblGrid>
        <w:gridCol w:w="9641"/>
      </w:tblGrid>
      <w:tr w:rsidR="001C7E4A" w14:paraId="2266FEBE" w14:textId="77777777" w:rsidTr="00042210">
        <w:trPr>
          <w:trHeight w:val="2880"/>
          <w:jc w:val="center"/>
        </w:trPr>
        <w:tc>
          <w:tcPr>
            <w:tcW w:w="5000" w:type="pct"/>
          </w:tcPr>
          <w:p w14:paraId="2536C50A" w14:textId="0986E976" w:rsidR="001C7E4A" w:rsidRPr="00E5610B" w:rsidRDefault="001C7E4A" w:rsidP="00042210">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Pr="00E5610B">
              <w:rPr>
                <w:rFonts w:hint="eastAsia"/>
                <w:b/>
                <w:noProof/>
                <w:sz w:val="24"/>
                <w:szCs w:val="24"/>
                <w:lang w:eastAsia="zh-CN"/>
              </w:rPr>
              <w:t>#9</w:t>
            </w:r>
            <w:r>
              <w:rPr>
                <w:rFonts w:hint="eastAsia"/>
                <w:b/>
                <w:noProof/>
                <w:sz w:val="24"/>
                <w:szCs w:val="24"/>
                <w:lang w:eastAsia="ja-JP"/>
              </w:rPr>
              <w:t>5</w:t>
            </w:r>
            <w:r w:rsidRPr="00E5610B">
              <w:rPr>
                <w:b/>
                <w:noProof/>
                <w:sz w:val="24"/>
                <w:szCs w:val="24"/>
              </w:rPr>
              <w:tab/>
            </w:r>
            <w:r w:rsidR="00091E19" w:rsidRPr="00091E19">
              <w:rPr>
                <w:b/>
                <w:noProof/>
                <w:sz w:val="24"/>
                <w:szCs w:val="24"/>
                <w:lang w:eastAsia="zh-CN"/>
              </w:rPr>
              <w:t>R1-1812795</w:t>
            </w:r>
            <w:bookmarkStart w:id="1" w:name="_GoBack"/>
            <w:bookmarkEnd w:id="1"/>
          </w:p>
          <w:p w14:paraId="4131D185" w14:textId="16878A4A" w:rsidR="001C7E4A" w:rsidRPr="00E5610B" w:rsidRDefault="001C7E4A" w:rsidP="00042210">
            <w:pPr>
              <w:pStyle w:val="CRCoverPage"/>
              <w:tabs>
                <w:tab w:val="right" w:pos="9639"/>
              </w:tabs>
              <w:spacing w:after="0"/>
              <w:rPr>
                <w:b/>
                <w:noProof/>
                <w:sz w:val="24"/>
                <w:szCs w:val="24"/>
                <w:lang w:eastAsia="zh-CN"/>
              </w:rPr>
            </w:pPr>
            <w:r>
              <w:rPr>
                <w:b/>
                <w:noProof/>
                <w:sz w:val="24"/>
                <w:szCs w:val="24"/>
                <w:lang w:eastAsia="zh-CN"/>
              </w:rPr>
              <w:t>Spokane, USA, November 12th – 16</w:t>
            </w:r>
            <w:r w:rsidRPr="000F2C36">
              <w:rPr>
                <w:b/>
                <w:noProof/>
                <w:sz w:val="24"/>
                <w:szCs w:val="24"/>
                <w:lang w:eastAsia="zh-CN"/>
              </w:rPr>
              <w:t>th, 2018</w:t>
            </w:r>
          </w:p>
          <w:tbl>
            <w:tblPr>
              <w:tblW w:w="0" w:type="auto"/>
              <w:tblInd w:w="42" w:type="dxa"/>
              <w:tblCellMar>
                <w:left w:w="42" w:type="dxa"/>
                <w:right w:w="42" w:type="dxa"/>
              </w:tblCellMar>
              <w:tblLook w:val="0000" w:firstRow="0" w:lastRow="0" w:firstColumn="0" w:lastColumn="0" w:noHBand="0" w:noVBand="0"/>
            </w:tblPr>
            <w:tblGrid>
              <w:gridCol w:w="138"/>
              <w:gridCol w:w="2050"/>
              <w:gridCol w:w="695"/>
              <w:gridCol w:w="1260"/>
              <w:gridCol w:w="696"/>
              <w:gridCol w:w="410"/>
              <w:gridCol w:w="2595"/>
              <w:gridCol w:w="1389"/>
              <w:gridCol w:w="140"/>
            </w:tblGrid>
            <w:tr w:rsidR="001C7E4A" w:rsidRPr="00E5610B" w14:paraId="3BD03D4A" w14:textId="77777777" w:rsidTr="00042210">
              <w:tc>
                <w:tcPr>
                  <w:tcW w:w="9641" w:type="dxa"/>
                  <w:gridSpan w:val="9"/>
                  <w:tcBorders>
                    <w:top w:val="single" w:sz="4" w:space="0" w:color="auto"/>
                    <w:left w:val="single" w:sz="4" w:space="0" w:color="auto"/>
                    <w:right w:val="single" w:sz="4" w:space="0" w:color="auto"/>
                  </w:tcBorders>
                </w:tcPr>
                <w:p w14:paraId="2F3FC0B2" w14:textId="77777777" w:rsidR="001C7E4A" w:rsidRPr="00E5610B" w:rsidRDefault="001C7E4A" w:rsidP="00042210">
                  <w:pPr>
                    <w:spacing w:after="0"/>
                    <w:jc w:val="right"/>
                    <w:rPr>
                      <w:rFonts w:ascii="Arial" w:hAnsi="Arial"/>
                      <w:i/>
                      <w:noProof/>
                    </w:rPr>
                  </w:pPr>
                  <w:r w:rsidRPr="00E5610B">
                    <w:rPr>
                      <w:rFonts w:ascii="Arial" w:hAnsi="Arial"/>
                      <w:i/>
                      <w:noProof/>
                      <w:sz w:val="14"/>
                    </w:rPr>
                    <w:t>CR-Form-v11.2</w:t>
                  </w:r>
                </w:p>
              </w:tc>
            </w:tr>
            <w:tr w:rsidR="001C7E4A" w:rsidRPr="00E5610B" w14:paraId="33D3449C" w14:textId="77777777" w:rsidTr="00042210">
              <w:tc>
                <w:tcPr>
                  <w:tcW w:w="9641" w:type="dxa"/>
                  <w:gridSpan w:val="9"/>
                  <w:tcBorders>
                    <w:left w:val="single" w:sz="4" w:space="0" w:color="auto"/>
                    <w:right w:val="single" w:sz="4" w:space="0" w:color="auto"/>
                  </w:tcBorders>
                </w:tcPr>
                <w:p w14:paraId="3ECC0471" w14:textId="77777777" w:rsidR="001C7E4A" w:rsidRPr="00E5610B" w:rsidRDefault="001C7E4A" w:rsidP="00042210">
                  <w:pPr>
                    <w:spacing w:after="0"/>
                    <w:jc w:val="center"/>
                    <w:rPr>
                      <w:rFonts w:ascii="Arial" w:hAnsi="Arial"/>
                      <w:noProof/>
                    </w:rPr>
                  </w:pPr>
                  <w:r w:rsidRPr="00E5610B">
                    <w:rPr>
                      <w:rFonts w:ascii="Arial" w:hAnsi="Arial"/>
                      <w:b/>
                      <w:noProof/>
                      <w:sz w:val="32"/>
                    </w:rPr>
                    <w:t>CHANGE REQUEST</w:t>
                  </w:r>
                </w:p>
              </w:tc>
            </w:tr>
            <w:tr w:rsidR="001C7E4A" w:rsidRPr="00E5610B" w14:paraId="3B144AA1" w14:textId="77777777" w:rsidTr="00042210">
              <w:tc>
                <w:tcPr>
                  <w:tcW w:w="9641" w:type="dxa"/>
                  <w:gridSpan w:val="9"/>
                  <w:tcBorders>
                    <w:left w:val="single" w:sz="4" w:space="0" w:color="auto"/>
                    <w:right w:val="single" w:sz="4" w:space="0" w:color="auto"/>
                  </w:tcBorders>
                </w:tcPr>
                <w:p w14:paraId="4AFBDB2E" w14:textId="77777777" w:rsidR="001C7E4A" w:rsidRPr="00E5610B" w:rsidRDefault="001C7E4A" w:rsidP="00042210">
                  <w:pPr>
                    <w:spacing w:after="0"/>
                    <w:rPr>
                      <w:rFonts w:ascii="Arial" w:hAnsi="Arial"/>
                      <w:noProof/>
                      <w:sz w:val="8"/>
                      <w:szCs w:val="8"/>
                    </w:rPr>
                  </w:pPr>
                </w:p>
              </w:tc>
            </w:tr>
            <w:tr w:rsidR="001C7E4A" w:rsidRPr="00E5610B" w14:paraId="421201D6" w14:textId="77777777" w:rsidTr="00042210">
              <w:tc>
                <w:tcPr>
                  <w:tcW w:w="142" w:type="dxa"/>
                  <w:tcBorders>
                    <w:left w:val="single" w:sz="4" w:space="0" w:color="auto"/>
                  </w:tcBorders>
                </w:tcPr>
                <w:p w14:paraId="147FD0F1" w14:textId="77777777" w:rsidR="001C7E4A" w:rsidRPr="00E5610B" w:rsidRDefault="001C7E4A" w:rsidP="00042210">
                  <w:pPr>
                    <w:spacing w:after="0"/>
                    <w:jc w:val="right"/>
                    <w:rPr>
                      <w:rFonts w:ascii="Arial" w:hAnsi="Arial"/>
                      <w:noProof/>
                    </w:rPr>
                  </w:pPr>
                </w:p>
              </w:tc>
              <w:tc>
                <w:tcPr>
                  <w:tcW w:w="2126" w:type="dxa"/>
                  <w:shd w:val="pct30" w:color="FFFF00" w:fill="auto"/>
                </w:tcPr>
                <w:p w14:paraId="067F67D9" w14:textId="7FE4458C" w:rsidR="001C7E4A" w:rsidRPr="00E5610B" w:rsidRDefault="001C7E4A" w:rsidP="00042210">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4</w:t>
                  </w:r>
                </w:p>
              </w:tc>
              <w:tc>
                <w:tcPr>
                  <w:tcW w:w="709" w:type="dxa"/>
                </w:tcPr>
                <w:p w14:paraId="60BFAF72" w14:textId="77777777" w:rsidR="001C7E4A" w:rsidRPr="00E5610B" w:rsidRDefault="001C7E4A" w:rsidP="00042210">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34BA8A6C" w14:textId="77777777" w:rsidR="001C7E4A" w:rsidRPr="00605C33" w:rsidRDefault="001C7E4A" w:rsidP="00042210">
                  <w:pPr>
                    <w:spacing w:after="0"/>
                    <w:rPr>
                      <w:rFonts w:ascii="Arial" w:hAnsi="Arial"/>
                      <w:noProof/>
                      <w:lang w:eastAsia="zh-CN"/>
                    </w:rPr>
                  </w:pPr>
                  <w:r>
                    <w:rPr>
                      <w:rFonts w:ascii="Arial" w:hAnsi="Arial" w:hint="eastAsia"/>
                      <w:b/>
                      <w:noProof/>
                      <w:sz w:val="28"/>
                      <w:lang w:eastAsia="zh-CN"/>
                    </w:rPr>
                    <w:t>DRAFT</w:t>
                  </w:r>
                </w:p>
              </w:tc>
              <w:tc>
                <w:tcPr>
                  <w:tcW w:w="709" w:type="dxa"/>
                </w:tcPr>
                <w:p w14:paraId="735D1B30" w14:textId="77777777" w:rsidR="001C7E4A" w:rsidRPr="00E5610B" w:rsidRDefault="001C7E4A" w:rsidP="00042210">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55E8E4FE" w14:textId="77777777" w:rsidR="001C7E4A" w:rsidRPr="00E5610B" w:rsidRDefault="001C7E4A" w:rsidP="00042210">
                  <w:pPr>
                    <w:spacing w:after="0"/>
                    <w:jc w:val="center"/>
                    <w:rPr>
                      <w:rFonts w:ascii="Arial" w:hAnsi="Arial"/>
                      <w:b/>
                      <w:noProof/>
                    </w:rPr>
                  </w:pPr>
                  <w:r>
                    <w:rPr>
                      <w:rFonts w:ascii="Arial" w:hAnsi="Arial" w:hint="eastAsia"/>
                      <w:b/>
                      <w:noProof/>
                      <w:sz w:val="32"/>
                      <w:lang w:eastAsia="zh-CN"/>
                    </w:rPr>
                    <w:t>-</w:t>
                  </w:r>
                </w:p>
              </w:tc>
              <w:tc>
                <w:tcPr>
                  <w:tcW w:w="2693" w:type="dxa"/>
                </w:tcPr>
                <w:p w14:paraId="62A5B51F" w14:textId="77777777" w:rsidR="001C7E4A" w:rsidRPr="00E5610B" w:rsidRDefault="001C7E4A" w:rsidP="00042210">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0A223FBB" w14:textId="77777777" w:rsidR="001C7E4A" w:rsidRPr="00E5610B" w:rsidRDefault="001C7E4A" w:rsidP="00042210">
                  <w:pPr>
                    <w:spacing w:after="0"/>
                    <w:jc w:val="center"/>
                    <w:rPr>
                      <w:rFonts w:ascii="Arial" w:hAnsi="Arial"/>
                      <w:noProof/>
                      <w:lang w:eastAsia="zh-CN"/>
                    </w:rPr>
                  </w:pPr>
                  <w:r w:rsidRPr="00E5610B">
                    <w:rPr>
                      <w:rFonts w:ascii="Arial" w:hAnsi="Arial" w:hint="eastAsia"/>
                      <w:b/>
                      <w:noProof/>
                      <w:sz w:val="32"/>
                      <w:lang w:eastAsia="zh-CN"/>
                    </w:rPr>
                    <w:t>15.</w:t>
                  </w:r>
                  <w:r>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5EF397C3" w14:textId="77777777" w:rsidR="001C7E4A" w:rsidRPr="00E5610B" w:rsidRDefault="001C7E4A" w:rsidP="00042210">
                  <w:pPr>
                    <w:spacing w:after="0"/>
                    <w:rPr>
                      <w:rFonts w:ascii="Arial" w:hAnsi="Arial"/>
                      <w:noProof/>
                    </w:rPr>
                  </w:pPr>
                </w:p>
              </w:tc>
            </w:tr>
            <w:tr w:rsidR="001C7E4A" w:rsidRPr="00E5610B" w14:paraId="0D30E515" w14:textId="77777777" w:rsidTr="00042210">
              <w:tc>
                <w:tcPr>
                  <w:tcW w:w="9641" w:type="dxa"/>
                  <w:gridSpan w:val="9"/>
                  <w:tcBorders>
                    <w:left w:val="single" w:sz="4" w:space="0" w:color="auto"/>
                    <w:right w:val="single" w:sz="4" w:space="0" w:color="auto"/>
                  </w:tcBorders>
                </w:tcPr>
                <w:p w14:paraId="47DD3B18" w14:textId="77777777" w:rsidR="001C7E4A" w:rsidRPr="00E5610B" w:rsidRDefault="001C7E4A" w:rsidP="00042210">
                  <w:pPr>
                    <w:spacing w:after="0"/>
                    <w:rPr>
                      <w:rFonts w:ascii="Arial" w:hAnsi="Arial"/>
                      <w:noProof/>
                    </w:rPr>
                  </w:pPr>
                </w:p>
              </w:tc>
            </w:tr>
            <w:tr w:rsidR="001C7E4A" w:rsidRPr="00E5610B" w14:paraId="1B5AAA04" w14:textId="77777777" w:rsidTr="00042210">
              <w:tc>
                <w:tcPr>
                  <w:tcW w:w="9641" w:type="dxa"/>
                  <w:gridSpan w:val="9"/>
                  <w:tcBorders>
                    <w:top w:val="single" w:sz="4" w:space="0" w:color="auto"/>
                  </w:tcBorders>
                </w:tcPr>
                <w:p w14:paraId="27D1168B" w14:textId="77777777" w:rsidR="001C7E4A" w:rsidRPr="00E5610B" w:rsidRDefault="001C7E4A" w:rsidP="00042210">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1C7E4A" w:rsidRPr="00E5610B" w14:paraId="28E487CA" w14:textId="77777777" w:rsidTr="00042210">
              <w:tc>
                <w:tcPr>
                  <w:tcW w:w="9641" w:type="dxa"/>
                  <w:gridSpan w:val="9"/>
                </w:tcPr>
                <w:p w14:paraId="003914ED" w14:textId="77777777" w:rsidR="001C7E4A" w:rsidRPr="00E5610B" w:rsidRDefault="001C7E4A" w:rsidP="00042210">
                  <w:pPr>
                    <w:spacing w:after="0"/>
                    <w:rPr>
                      <w:rFonts w:ascii="Arial" w:hAnsi="Arial"/>
                      <w:noProof/>
                      <w:sz w:val="8"/>
                      <w:szCs w:val="8"/>
                    </w:rPr>
                  </w:pPr>
                </w:p>
              </w:tc>
            </w:tr>
          </w:tbl>
          <w:p w14:paraId="623A12FE" w14:textId="77777777" w:rsidR="001C7E4A" w:rsidRPr="00E5610B" w:rsidRDefault="001C7E4A" w:rsidP="00042210">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E4A" w:rsidRPr="00E5610B" w14:paraId="01D284FF" w14:textId="77777777" w:rsidTr="00042210">
              <w:tc>
                <w:tcPr>
                  <w:tcW w:w="2835" w:type="dxa"/>
                </w:tcPr>
                <w:p w14:paraId="68F794DB" w14:textId="77777777" w:rsidR="001C7E4A" w:rsidRPr="00E5610B" w:rsidRDefault="001C7E4A" w:rsidP="00042210">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7D1675B0" w14:textId="77777777" w:rsidR="001C7E4A" w:rsidRPr="00E5610B" w:rsidRDefault="001C7E4A" w:rsidP="00042210">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DE2DD" w14:textId="77777777" w:rsidR="001C7E4A" w:rsidRPr="00E5610B" w:rsidRDefault="001C7E4A" w:rsidP="00042210">
                  <w:pPr>
                    <w:spacing w:after="0"/>
                    <w:jc w:val="center"/>
                    <w:rPr>
                      <w:rFonts w:ascii="Arial" w:hAnsi="Arial"/>
                      <w:b/>
                      <w:caps/>
                      <w:noProof/>
                    </w:rPr>
                  </w:pPr>
                </w:p>
              </w:tc>
              <w:tc>
                <w:tcPr>
                  <w:tcW w:w="709" w:type="dxa"/>
                  <w:tcBorders>
                    <w:left w:val="single" w:sz="4" w:space="0" w:color="auto"/>
                  </w:tcBorders>
                </w:tcPr>
                <w:p w14:paraId="66E510EC" w14:textId="77777777" w:rsidR="001C7E4A" w:rsidRPr="00E5610B" w:rsidRDefault="001C7E4A" w:rsidP="00042210">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7295D" w14:textId="77777777" w:rsidR="001C7E4A" w:rsidRPr="00E5610B" w:rsidRDefault="001C7E4A" w:rsidP="00042210">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7F8AC9BF" w14:textId="77777777" w:rsidR="001C7E4A" w:rsidRPr="00E5610B" w:rsidRDefault="001C7E4A" w:rsidP="00042210">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A930F" w14:textId="77777777" w:rsidR="001C7E4A" w:rsidRPr="00E5610B" w:rsidRDefault="001C7E4A" w:rsidP="00042210">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359864DE" w14:textId="77777777" w:rsidR="001C7E4A" w:rsidRPr="00E5610B" w:rsidRDefault="001C7E4A" w:rsidP="00042210">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6257E4" w14:textId="77777777" w:rsidR="001C7E4A" w:rsidRPr="00E5610B" w:rsidRDefault="001C7E4A" w:rsidP="00042210">
                  <w:pPr>
                    <w:spacing w:after="0"/>
                    <w:jc w:val="center"/>
                    <w:rPr>
                      <w:rFonts w:ascii="Arial" w:hAnsi="Arial"/>
                      <w:b/>
                      <w:bCs/>
                      <w:caps/>
                      <w:noProof/>
                    </w:rPr>
                  </w:pPr>
                </w:p>
              </w:tc>
            </w:tr>
          </w:tbl>
          <w:p w14:paraId="0444E2D6" w14:textId="77777777" w:rsidR="001C7E4A" w:rsidRPr="00E5610B" w:rsidRDefault="001C7E4A" w:rsidP="00042210">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C7E4A" w:rsidRPr="00E5610B" w14:paraId="73D980BF" w14:textId="77777777" w:rsidTr="00042210">
              <w:tc>
                <w:tcPr>
                  <w:tcW w:w="9641" w:type="dxa"/>
                  <w:gridSpan w:val="11"/>
                </w:tcPr>
                <w:p w14:paraId="61BEE80F" w14:textId="77777777" w:rsidR="001C7E4A" w:rsidRPr="00E5610B" w:rsidRDefault="001C7E4A" w:rsidP="00042210">
                  <w:pPr>
                    <w:spacing w:after="0"/>
                    <w:rPr>
                      <w:rFonts w:ascii="Arial" w:hAnsi="Arial"/>
                      <w:noProof/>
                      <w:sz w:val="8"/>
                      <w:szCs w:val="8"/>
                    </w:rPr>
                  </w:pPr>
                </w:p>
              </w:tc>
            </w:tr>
            <w:tr w:rsidR="001C7E4A" w:rsidRPr="00E5610B" w14:paraId="04E1554B" w14:textId="77777777" w:rsidTr="00042210">
              <w:tc>
                <w:tcPr>
                  <w:tcW w:w="1843" w:type="dxa"/>
                  <w:tcBorders>
                    <w:top w:val="single" w:sz="4" w:space="0" w:color="auto"/>
                    <w:left w:val="single" w:sz="4" w:space="0" w:color="auto"/>
                  </w:tcBorders>
                </w:tcPr>
                <w:p w14:paraId="7A2D1339" w14:textId="77777777" w:rsidR="001C7E4A" w:rsidRPr="00E5610B" w:rsidRDefault="001C7E4A" w:rsidP="00042210">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2E476B04" w14:textId="5234A51F" w:rsidR="001C7E4A" w:rsidRPr="00E5610B" w:rsidRDefault="001C7E4A" w:rsidP="00042210">
                  <w:pPr>
                    <w:spacing w:after="0"/>
                    <w:ind w:left="100"/>
                    <w:rPr>
                      <w:rFonts w:ascii="Arial" w:hAnsi="Arial"/>
                      <w:noProof/>
                    </w:rPr>
                  </w:pPr>
                  <w:r>
                    <w:rPr>
                      <w:rFonts w:ascii="Arial" w:hAnsi="Arial"/>
                      <w:noProof/>
                      <w:lang w:eastAsia="zh-CN"/>
                    </w:rPr>
                    <w:t>CR on triggering CSI report in PUSCH</w:t>
                  </w:r>
                </w:p>
              </w:tc>
            </w:tr>
            <w:tr w:rsidR="001C7E4A" w:rsidRPr="00E5610B" w14:paraId="529BF72D" w14:textId="77777777" w:rsidTr="00042210">
              <w:tc>
                <w:tcPr>
                  <w:tcW w:w="1843" w:type="dxa"/>
                  <w:tcBorders>
                    <w:left w:val="single" w:sz="4" w:space="0" w:color="auto"/>
                  </w:tcBorders>
                </w:tcPr>
                <w:p w14:paraId="5391D3BE" w14:textId="77777777" w:rsidR="001C7E4A" w:rsidRPr="00E5610B" w:rsidRDefault="001C7E4A" w:rsidP="00042210">
                  <w:pPr>
                    <w:spacing w:after="0"/>
                    <w:rPr>
                      <w:rFonts w:ascii="Arial" w:hAnsi="Arial"/>
                      <w:b/>
                      <w:i/>
                      <w:noProof/>
                      <w:sz w:val="8"/>
                      <w:szCs w:val="8"/>
                    </w:rPr>
                  </w:pPr>
                </w:p>
              </w:tc>
              <w:tc>
                <w:tcPr>
                  <w:tcW w:w="7798" w:type="dxa"/>
                  <w:gridSpan w:val="10"/>
                  <w:tcBorders>
                    <w:right w:val="single" w:sz="4" w:space="0" w:color="auto"/>
                  </w:tcBorders>
                </w:tcPr>
                <w:p w14:paraId="1C751464" w14:textId="77777777" w:rsidR="001C7E4A" w:rsidRPr="00E5610B" w:rsidRDefault="001C7E4A" w:rsidP="00042210">
                  <w:pPr>
                    <w:spacing w:after="0"/>
                    <w:rPr>
                      <w:rFonts w:ascii="Arial" w:hAnsi="Arial"/>
                      <w:noProof/>
                      <w:sz w:val="8"/>
                      <w:szCs w:val="8"/>
                    </w:rPr>
                  </w:pPr>
                </w:p>
              </w:tc>
            </w:tr>
            <w:tr w:rsidR="001C7E4A" w:rsidRPr="00E5610B" w14:paraId="78E607BF" w14:textId="77777777" w:rsidTr="00042210">
              <w:tc>
                <w:tcPr>
                  <w:tcW w:w="1843" w:type="dxa"/>
                  <w:tcBorders>
                    <w:left w:val="single" w:sz="4" w:space="0" w:color="auto"/>
                  </w:tcBorders>
                </w:tcPr>
                <w:p w14:paraId="446651B0" w14:textId="77777777" w:rsidR="001C7E4A" w:rsidRPr="00E5610B" w:rsidRDefault="001C7E4A" w:rsidP="00042210">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2458ACB3" w14:textId="77777777" w:rsidR="001C7E4A" w:rsidRPr="00E5610B" w:rsidRDefault="001C7E4A" w:rsidP="00042210">
                  <w:pPr>
                    <w:spacing w:after="0"/>
                    <w:ind w:left="100"/>
                    <w:rPr>
                      <w:rFonts w:ascii="Arial" w:hAnsi="Arial"/>
                      <w:noProof/>
                      <w:lang w:eastAsia="zh-CN"/>
                    </w:rPr>
                  </w:pPr>
                  <w:r>
                    <w:rPr>
                      <w:rFonts w:ascii="Arial" w:hAnsi="Arial"/>
                      <w:noProof/>
                      <w:lang w:eastAsia="zh-CN"/>
                    </w:rPr>
                    <w:t>Panasonic</w:t>
                  </w:r>
                </w:p>
              </w:tc>
            </w:tr>
            <w:tr w:rsidR="001C7E4A" w:rsidRPr="00E5610B" w14:paraId="67D0FE50" w14:textId="77777777" w:rsidTr="00042210">
              <w:tc>
                <w:tcPr>
                  <w:tcW w:w="1843" w:type="dxa"/>
                  <w:tcBorders>
                    <w:left w:val="single" w:sz="4" w:space="0" w:color="auto"/>
                  </w:tcBorders>
                </w:tcPr>
                <w:p w14:paraId="2BC4177C" w14:textId="77777777" w:rsidR="001C7E4A" w:rsidRPr="00E5610B" w:rsidRDefault="001C7E4A" w:rsidP="00042210">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1CC5B582" w14:textId="77777777" w:rsidR="001C7E4A" w:rsidRPr="00E5610B" w:rsidRDefault="001C7E4A" w:rsidP="00042210">
                  <w:pPr>
                    <w:spacing w:after="0"/>
                    <w:ind w:left="100"/>
                    <w:rPr>
                      <w:rFonts w:ascii="Arial" w:hAnsi="Arial"/>
                      <w:noProof/>
                      <w:lang w:eastAsia="zh-CN"/>
                    </w:rPr>
                  </w:pPr>
                </w:p>
              </w:tc>
            </w:tr>
            <w:tr w:rsidR="001C7E4A" w:rsidRPr="00E5610B" w14:paraId="1D03A1A8" w14:textId="77777777" w:rsidTr="00042210">
              <w:tc>
                <w:tcPr>
                  <w:tcW w:w="1843" w:type="dxa"/>
                  <w:tcBorders>
                    <w:left w:val="single" w:sz="4" w:space="0" w:color="auto"/>
                  </w:tcBorders>
                </w:tcPr>
                <w:p w14:paraId="57B924D8" w14:textId="77777777" w:rsidR="001C7E4A" w:rsidRPr="00E5610B" w:rsidRDefault="001C7E4A" w:rsidP="00042210">
                  <w:pPr>
                    <w:spacing w:after="0"/>
                    <w:rPr>
                      <w:rFonts w:ascii="Arial" w:hAnsi="Arial"/>
                      <w:b/>
                      <w:i/>
                      <w:noProof/>
                      <w:sz w:val="8"/>
                      <w:szCs w:val="8"/>
                    </w:rPr>
                  </w:pPr>
                </w:p>
              </w:tc>
              <w:tc>
                <w:tcPr>
                  <w:tcW w:w="7798" w:type="dxa"/>
                  <w:gridSpan w:val="10"/>
                  <w:tcBorders>
                    <w:right w:val="single" w:sz="4" w:space="0" w:color="auto"/>
                  </w:tcBorders>
                </w:tcPr>
                <w:p w14:paraId="74C74DE1" w14:textId="77777777" w:rsidR="001C7E4A" w:rsidRPr="00E5610B" w:rsidRDefault="001C7E4A" w:rsidP="00042210">
                  <w:pPr>
                    <w:spacing w:after="0"/>
                    <w:rPr>
                      <w:rFonts w:ascii="Arial" w:hAnsi="Arial"/>
                      <w:noProof/>
                      <w:sz w:val="8"/>
                      <w:szCs w:val="8"/>
                    </w:rPr>
                  </w:pPr>
                </w:p>
              </w:tc>
            </w:tr>
            <w:tr w:rsidR="001C7E4A" w:rsidRPr="00E5610B" w14:paraId="2E05432E" w14:textId="77777777" w:rsidTr="00042210">
              <w:tc>
                <w:tcPr>
                  <w:tcW w:w="1843" w:type="dxa"/>
                  <w:tcBorders>
                    <w:left w:val="single" w:sz="4" w:space="0" w:color="auto"/>
                  </w:tcBorders>
                </w:tcPr>
                <w:p w14:paraId="2F5D79AE" w14:textId="77777777" w:rsidR="001C7E4A" w:rsidRPr="00E5610B" w:rsidRDefault="001C7E4A" w:rsidP="00042210">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3011E546" w14:textId="77777777" w:rsidR="001C7E4A" w:rsidRPr="00E5610B" w:rsidRDefault="001C7E4A" w:rsidP="00042210">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399578D6" w14:textId="77777777" w:rsidR="001C7E4A" w:rsidRPr="00E5610B" w:rsidRDefault="001C7E4A" w:rsidP="00042210">
                  <w:pPr>
                    <w:spacing w:after="0"/>
                    <w:ind w:right="100"/>
                    <w:rPr>
                      <w:rFonts w:ascii="Arial" w:hAnsi="Arial"/>
                      <w:noProof/>
                    </w:rPr>
                  </w:pPr>
                </w:p>
              </w:tc>
              <w:tc>
                <w:tcPr>
                  <w:tcW w:w="1417" w:type="dxa"/>
                  <w:gridSpan w:val="2"/>
                  <w:tcBorders>
                    <w:left w:val="nil"/>
                  </w:tcBorders>
                </w:tcPr>
                <w:p w14:paraId="36496B61" w14:textId="77777777" w:rsidR="001C7E4A" w:rsidRPr="00E5610B" w:rsidRDefault="001C7E4A" w:rsidP="00042210">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39A94693" w14:textId="77777777" w:rsidR="001C7E4A" w:rsidRPr="00E5610B" w:rsidRDefault="001C7E4A" w:rsidP="00042210">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Pr>
                      <w:rFonts w:ascii="Arial" w:hAnsi="Arial" w:hint="eastAsia"/>
                      <w:noProof/>
                      <w:lang w:eastAsia="zh-CN"/>
                    </w:rPr>
                    <w:t>1</w:t>
                  </w:r>
                  <w:r>
                    <w:rPr>
                      <w:rFonts w:ascii="Arial" w:hAnsi="Arial"/>
                      <w:noProof/>
                      <w:lang w:eastAsia="zh-CN"/>
                    </w:rPr>
                    <w:t>1</w:t>
                  </w:r>
                  <w:r w:rsidRPr="00E5610B">
                    <w:rPr>
                      <w:rFonts w:ascii="Arial" w:hAnsi="Arial"/>
                      <w:noProof/>
                    </w:rPr>
                    <w:t>-</w:t>
                  </w:r>
                  <w:r>
                    <w:rPr>
                      <w:rFonts w:ascii="Arial" w:hAnsi="Arial"/>
                      <w:noProof/>
                      <w:lang w:eastAsia="zh-CN"/>
                    </w:rPr>
                    <w:t>2</w:t>
                  </w:r>
                </w:p>
              </w:tc>
            </w:tr>
            <w:tr w:rsidR="001C7E4A" w:rsidRPr="00E5610B" w14:paraId="25E34C70" w14:textId="77777777" w:rsidTr="00042210">
              <w:tc>
                <w:tcPr>
                  <w:tcW w:w="1843" w:type="dxa"/>
                  <w:tcBorders>
                    <w:left w:val="single" w:sz="4" w:space="0" w:color="auto"/>
                  </w:tcBorders>
                </w:tcPr>
                <w:p w14:paraId="1AEF0405" w14:textId="77777777" w:rsidR="001C7E4A" w:rsidRPr="00E5610B" w:rsidRDefault="001C7E4A" w:rsidP="00042210">
                  <w:pPr>
                    <w:spacing w:after="0"/>
                    <w:rPr>
                      <w:rFonts w:ascii="Arial" w:hAnsi="Arial"/>
                      <w:b/>
                      <w:i/>
                      <w:noProof/>
                      <w:sz w:val="8"/>
                      <w:szCs w:val="8"/>
                    </w:rPr>
                  </w:pPr>
                </w:p>
              </w:tc>
              <w:tc>
                <w:tcPr>
                  <w:tcW w:w="1560" w:type="dxa"/>
                  <w:gridSpan w:val="4"/>
                </w:tcPr>
                <w:p w14:paraId="5E79F228" w14:textId="77777777" w:rsidR="001C7E4A" w:rsidRPr="00E5610B" w:rsidRDefault="001C7E4A" w:rsidP="00042210">
                  <w:pPr>
                    <w:spacing w:after="0"/>
                    <w:rPr>
                      <w:rFonts w:ascii="Arial" w:hAnsi="Arial"/>
                      <w:noProof/>
                      <w:sz w:val="8"/>
                      <w:szCs w:val="8"/>
                    </w:rPr>
                  </w:pPr>
                </w:p>
              </w:tc>
              <w:tc>
                <w:tcPr>
                  <w:tcW w:w="2694" w:type="dxa"/>
                  <w:gridSpan w:val="3"/>
                </w:tcPr>
                <w:p w14:paraId="074BC72B" w14:textId="77777777" w:rsidR="001C7E4A" w:rsidRPr="00E5610B" w:rsidRDefault="001C7E4A" w:rsidP="00042210">
                  <w:pPr>
                    <w:spacing w:after="0"/>
                    <w:rPr>
                      <w:rFonts w:ascii="Arial" w:hAnsi="Arial"/>
                      <w:noProof/>
                      <w:sz w:val="8"/>
                      <w:szCs w:val="8"/>
                    </w:rPr>
                  </w:pPr>
                </w:p>
              </w:tc>
              <w:tc>
                <w:tcPr>
                  <w:tcW w:w="1417" w:type="dxa"/>
                  <w:gridSpan w:val="2"/>
                </w:tcPr>
                <w:p w14:paraId="01247FE9" w14:textId="77777777" w:rsidR="001C7E4A" w:rsidRPr="00E5610B" w:rsidRDefault="001C7E4A" w:rsidP="00042210">
                  <w:pPr>
                    <w:spacing w:after="0"/>
                    <w:rPr>
                      <w:rFonts w:ascii="Arial" w:hAnsi="Arial"/>
                      <w:noProof/>
                      <w:sz w:val="8"/>
                      <w:szCs w:val="8"/>
                    </w:rPr>
                  </w:pPr>
                </w:p>
              </w:tc>
              <w:tc>
                <w:tcPr>
                  <w:tcW w:w="2127" w:type="dxa"/>
                  <w:tcBorders>
                    <w:right w:val="single" w:sz="4" w:space="0" w:color="auto"/>
                  </w:tcBorders>
                </w:tcPr>
                <w:p w14:paraId="704BC577" w14:textId="77777777" w:rsidR="001C7E4A" w:rsidRPr="00E5610B" w:rsidRDefault="001C7E4A" w:rsidP="00042210">
                  <w:pPr>
                    <w:spacing w:after="0"/>
                    <w:rPr>
                      <w:rFonts w:ascii="Arial" w:hAnsi="Arial"/>
                      <w:noProof/>
                      <w:sz w:val="8"/>
                      <w:szCs w:val="8"/>
                    </w:rPr>
                  </w:pPr>
                </w:p>
              </w:tc>
            </w:tr>
            <w:tr w:rsidR="001C7E4A" w:rsidRPr="00E5610B" w14:paraId="06510329" w14:textId="77777777" w:rsidTr="00042210">
              <w:trPr>
                <w:cantSplit/>
              </w:trPr>
              <w:tc>
                <w:tcPr>
                  <w:tcW w:w="1843" w:type="dxa"/>
                  <w:tcBorders>
                    <w:left w:val="single" w:sz="4" w:space="0" w:color="auto"/>
                  </w:tcBorders>
                </w:tcPr>
                <w:p w14:paraId="1BF81A6A" w14:textId="77777777" w:rsidR="001C7E4A" w:rsidRPr="00E5610B" w:rsidRDefault="001C7E4A" w:rsidP="00042210">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181A110D" w14:textId="77777777" w:rsidR="001C7E4A" w:rsidRPr="00E5610B" w:rsidRDefault="001C7E4A" w:rsidP="00042210">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3B0CF092" w14:textId="77777777" w:rsidR="001C7E4A" w:rsidRPr="00E5610B" w:rsidRDefault="001C7E4A" w:rsidP="00042210">
                  <w:pPr>
                    <w:spacing w:after="0"/>
                    <w:rPr>
                      <w:rFonts w:ascii="Arial" w:hAnsi="Arial"/>
                      <w:noProof/>
                    </w:rPr>
                  </w:pPr>
                </w:p>
              </w:tc>
              <w:tc>
                <w:tcPr>
                  <w:tcW w:w="1417" w:type="dxa"/>
                  <w:gridSpan w:val="2"/>
                  <w:tcBorders>
                    <w:left w:val="nil"/>
                  </w:tcBorders>
                </w:tcPr>
                <w:p w14:paraId="7A75EA80" w14:textId="77777777" w:rsidR="001C7E4A" w:rsidRPr="00E5610B" w:rsidRDefault="001C7E4A" w:rsidP="00042210">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18B22C0F" w14:textId="77777777" w:rsidR="001C7E4A" w:rsidRPr="00E5610B" w:rsidRDefault="001C7E4A" w:rsidP="00042210">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1C7E4A" w:rsidRPr="00E5610B" w14:paraId="01F62D0C" w14:textId="77777777" w:rsidTr="00042210">
              <w:tc>
                <w:tcPr>
                  <w:tcW w:w="1843" w:type="dxa"/>
                  <w:tcBorders>
                    <w:left w:val="single" w:sz="4" w:space="0" w:color="auto"/>
                    <w:bottom w:val="single" w:sz="4" w:space="0" w:color="auto"/>
                  </w:tcBorders>
                </w:tcPr>
                <w:p w14:paraId="6CF2E8D9" w14:textId="77777777" w:rsidR="001C7E4A" w:rsidRPr="00E5610B" w:rsidRDefault="001C7E4A" w:rsidP="00042210">
                  <w:pPr>
                    <w:spacing w:after="0"/>
                    <w:rPr>
                      <w:rFonts w:ascii="Arial" w:hAnsi="Arial"/>
                      <w:b/>
                      <w:i/>
                      <w:noProof/>
                    </w:rPr>
                  </w:pPr>
                </w:p>
              </w:tc>
              <w:tc>
                <w:tcPr>
                  <w:tcW w:w="4678" w:type="dxa"/>
                  <w:gridSpan w:val="8"/>
                  <w:tcBorders>
                    <w:bottom w:val="single" w:sz="4" w:space="0" w:color="auto"/>
                  </w:tcBorders>
                </w:tcPr>
                <w:p w14:paraId="3DDBCC6F" w14:textId="77777777" w:rsidR="001C7E4A" w:rsidRPr="00E5610B" w:rsidRDefault="001C7E4A" w:rsidP="00042210">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343EA50D" w14:textId="77777777" w:rsidR="001C7E4A" w:rsidRPr="00E5610B" w:rsidRDefault="001C7E4A" w:rsidP="00042210">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624EBEAF" w14:textId="77777777" w:rsidR="001C7E4A" w:rsidRPr="00E5610B" w:rsidRDefault="001C7E4A" w:rsidP="00042210">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1C7E4A" w:rsidRPr="00E5610B" w14:paraId="6E4EB6CC" w14:textId="77777777" w:rsidTr="00042210">
              <w:tc>
                <w:tcPr>
                  <w:tcW w:w="1843" w:type="dxa"/>
                </w:tcPr>
                <w:p w14:paraId="5C2AE74B" w14:textId="77777777" w:rsidR="001C7E4A" w:rsidRPr="00E5610B" w:rsidRDefault="001C7E4A" w:rsidP="00042210">
                  <w:pPr>
                    <w:spacing w:after="0"/>
                    <w:rPr>
                      <w:rFonts w:ascii="Arial" w:hAnsi="Arial"/>
                      <w:b/>
                      <w:i/>
                      <w:noProof/>
                      <w:sz w:val="8"/>
                      <w:szCs w:val="8"/>
                    </w:rPr>
                  </w:pPr>
                </w:p>
              </w:tc>
              <w:tc>
                <w:tcPr>
                  <w:tcW w:w="7798" w:type="dxa"/>
                  <w:gridSpan w:val="10"/>
                </w:tcPr>
                <w:p w14:paraId="74F82274" w14:textId="77777777" w:rsidR="001C7E4A" w:rsidRPr="00E5610B" w:rsidRDefault="001C7E4A" w:rsidP="00042210">
                  <w:pPr>
                    <w:spacing w:after="0"/>
                    <w:rPr>
                      <w:rFonts w:ascii="Arial" w:hAnsi="Arial"/>
                      <w:noProof/>
                      <w:sz w:val="8"/>
                      <w:szCs w:val="8"/>
                    </w:rPr>
                  </w:pPr>
                </w:p>
              </w:tc>
            </w:tr>
            <w:tr w:rsidR="001C7E4A" w:rsidRPr="00417FD0" w14:paraId="579DC413" w14:textId="77777777" w:rsidTr="00042210">
              <w:tc>
                <w:tcPr>
                  <w:tcW w:w="2268" w:type="dxa"/>
                  <w:gridSpan w:val="2"/>
                  <w:tcBorders>
                    <w:top w:val="single" w:sz="4" w:space="0" w:color="auto"/>
                    <w:left w:val="single" w:sz="4" w:space="0" w:color="auto"/>
                  </w:tcBorders>
                </w:tcPr>
                <w:p w14:paraId="5CC79749" w14:textId="77777777" w:rsidR="001C7E4A" w:rsidRPr="00E5610B" w:rsidRDefault="001C7E4A" w:rsidP="00042210">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7003AA00" w14:textId="09819E71" w:rsidR="001C7E4A" w:rsidRPr="00E5610B" w:rsidRDefault="001C7E4A" w:rsidP="00042210">
                  <w:pPr>
                    <w:spacing w:after="0"/>
                    <w:ind w:left="100"/>
                    <w:rPr>
                      <w:rFonts w:ascii="Arial" w:hAnsi="Arial"/>
                      <w:noProof/>
                      <w:lang w:eastAsia="zh-CN"/>
                    </w:rPr>
                  </w:pPr>
                  <w:r>
                    <w:rPr>
                      <w:rFonts w:ascii="Arial" w:hAnsi="Arial"/>
                      <w:noProof/>
                      <w:lang w:eastAsia="zh-CN"/>
                    </w:rPr>
                    <w:t>UE procedure on UCI multiplexing in the PUSCH when CSI reports in the PUSCH is triggered is uncluear.</w:t>
                  </w:r>
                </w:p>
              </w:tc>
            </w:tr>
            <w:tr w:rsidR="001C7E4A" w:rsidRPr="00E5610B" w14:paraId="1F4A7BB0" w14:textId="77777777" w:rsidTr="00042210">
              <w:tc>
                <w:tcPr>
                  <w:tcW w:w="2268" w:type="dxa"/>
                  <w:gridSpan w:val="2"/>
                  <w:tcBorders>
                    <w:left w:val="single" w:sz="4" w:space="0" w:color="auto"/>
                  </w:tcBorders>
                </w:tcPr>
                <w:p w14:paraId="5A77F354" w14:textId="77777777" w:rsidR="001C7E4A" w:rsidRPr="0037371C" w:rsidRDefault="001C7E4A" w:rsidP="00042210">
                  <w:pPr>
                    <w:spacing w:after="0"/>
                    <w:rPr>
                      <w:rFonts w:ascii="Arial" w:hAnsi="Arial"/>
                      <w:b/>
                      <w:i/>
                      <w:noProof/>
                      <w:sz w:val="8"/>
                      <w:szCs w:val="8"/>
                    </w:rPr>
                  </w:pPr>
                </w:p>
              </w:tc>
              <w:tc>
                <w:tcPr>
                  <w:tcW w:w="7373" w:type="dxa"/>
                  <w:gridSpan w:val="9"/>
                  <w:tcBorders>
                    <w:right w:val="single" w:sz="4" w:space="0" w:color="auto"/>
                  </w:tcBorders>
                </w:tcPr>
                <w:p w14:paraId="46BEC2F8" w14:textId="77777777" w:rsidR="001C7E4A" w:rsidRPr="00E5610B" w:rsidRDefault="001C7E4A" w:rsidP="00042210">
                  <w:pPr>
                    <w:spacing w:after="0"/>
                    <w:rPr>
                      <w:rFonts w:ascii="Arial" w:hAnsi="Arial"/>
                      <w:noProof/>
                      <w:sz w:val="8"/>
                      <w:szCs w:val="8"/>
                    </w:rPr>
                  </w:pPr>
                </w:p>
              </w:tc>
            </w:tr>
            <w:tr w:rsidR="001C7E4A" w:rsidRPr="00E5610B" w14:paraId="4210032F" w14:textId="77777777" w:rsidTr="00042210">
              <w:tc>
                <w:tcPr>
                  <w:tcW w:w="2268" w:type="dxa"/>
                  <w:gridSpan w:val="2"/>
                  <w:tcBorders>
                    <w:left w:val="single" w:sz="4" w:space="0" w:color="auto"/>
                  </w:tcBorders>
                </w:tcPr>
                <w:p w14:paraId="0777CF61" w14:textId="77777777" w:rsidR="001C7E4A" w:rsidRPr="00E5610B" w:rsidRDefault="001C7E4A" w:rsidP="00042210">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A5B77CF" w14:textId="60B2875B" w:rsidR="001C7E4A" w:rsidRPr="00E5610B" w:rsidRDefault="001C7E4A" w:rsidP="00042210">
                  <w:pPr>
                    <w:spacing w:after="0"/>
                    <w:ind w:left="100"/>
                    <w:rPr>
                      <w:rFonts w:ascii="Arial" w:hAnsi="Arial"/>
                      <w:noProof/>
                      <w:lang w:val="fr-FR" w:eastAsia="zh-CN"/>
                    </w:rPr>
                  </w:pPr>
                  <w:r w:rsidRPr="001C7E4A">
                    <w:rPr>
                      <w:rFonts w:ascii="Arial" w:hAnsi="Arial"/>
                      <w:noProof/>
                      <w:lang w:eastAsia="zh-CN"/>
                    </w:rPr>
                    <w:t>If the UE is configured with a CSI-ReportConfig with the higher layer parameter reportQuantity set to ‘none’, then the UE is not expected to be indicated ‘UL-SCH indicator’ = “0” and non-zero CSI request simultaneously.</w:t>
                  </w:r>
                </w:p>
              </w:tc>
            </w:tr>
            <w:tr w:rsidR="001C7E4A" w:rsidRPr="00E5610B" w14:paraId="3527FFF4" w14:textId="77777777" w:rsidTr="00042210">
              <w:tc>
                <w:tcPr>
                  <w:tcW w:w="2268" w:type="dxa"/>
                  <w:gridSpan w:val="2"/>
                  <w:tcBorders>
                    <w:left w:val="single" w:sz="4" w:space="0" w:color="auto"/>
                  </w:tcBorders>
                </w:tcPr>
                <w:p w14:paraId="7B570ABF" w14:textId="77777777" w:rsidR="001C7E4A" w:rsidRPr="00E5610B" w:rsidRDefault="001C7E4A" w:rsidP="00042210">
                  <w:pPr>
                    <w:spacing w:after="0"/>
                    <w:rPr>
                      <w:rFonts w:ascii="Arial" w:hAnsi="Arial"/>
                      <w:b/>
                      <w:i/>
                      <w:noProof/>
                      <w:sz w:val="8"/>
                      <w:szCs w:val="8"/>
                      <w:lang w:val="fr-FR"/>
                    </w:rPr>
                  </w:pPr>
                </w:p>
              </w:tc>
              <w:tc>
                <w:tcPr>
                  <w:tcW w:w="7373" w:type="dxa"/>
                  <w:gridSpan w:val="9"/>
                  <w:tcBorders>
                    <w:right w:val="single" w:sz="4" w:space="0" w:color="auto"/>
                  </w:tcBorders>
                </w:tcPr>
                <w:p w14:paraId="55443812" w14:textId="77777777" w:rsidR="001C7E4A" w:rsidRPr="00E5610B" w:rsidRDefault="001C7E4A" w:rsidP="00042210">
                  <w:pPr>
                    <w:spacing w:after="0"/>
                    <w:rPr>
                      <w:rFonts w:ascii="Arial" w:hAnsi="Arial"/>
                      <w:noProof/>
                      <w:sz w:val="8"/>
                      <w:szCs w:val="8"/>
                      <w:lang w:val="fr-FR"/>
                    </w:rPr>
                  </w:pPr>
                </w:p>
              </w:tc>
            </w:tr>
            <w:tr w:rsidR="001C7E4A" w:rsidRPr="00E5610B" w14:paraId="1006C41E" w14:textId="77777777" w:rsidTr="00042210">
              <w:tc>
                <w:tcPr>
                  <w:tcW w:w="2268" w:type="dxa"/>
                  <w:gridSpan w:val="2"/>
                  <w:tcBorders>
                    <w:left w:val="single" w:sz="4" w:space="0" w:color="auto"/>
                    <w:bottom w:val="single" w:sz="4" w:space="0" w:color="auto"/>
                  </w:tcBorders>
                </w:tcPr>
                <w:p w14:paraId="5A92FF51" w14:textId="77777777" w:rsidR="001C7E4A" w:rsidRPr="00E5610B" w:rsidRDefault="001C7E4A" w:rsidP="00042210">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5459B1CC" w14:textId="7DFF1F72" w:rsidR="001C7E4A" w:rsidRPr="00E5610B" w:rsidRDefault="001C7E4A" w:rsidP="00042210">
                  <w:pPr>
                    <w:spacing w:after="0"/>
                    <w:ind w:left="100"/>
                    <w:rPr>
                      <w:rFonts w:ascii="Arial" w:hAnsi="Arial"/>
                      <w:noProof/>
                      <w:lang w:eastAsia="zh-CN"/>
                    </w:rPr>
                  </w:pPr>
                  <w:r>
                    <w:rPr>
                      <w:rFonts w:ascii="Arial" w:hAnsi="Arial"/>
                      <w:noProof/>
                      <w:lang w:eastAsia="zh-CN"/>
                    </w:rPr>
                    <w:t>UE procedure is unclear i</w:t>
                  </w:r>
                  <w:r w:rsidRPr="00361DFC">
                    <w:rPr>
                      <w:rFonts w:ascii="Arial" w:hAnsi="Arial"/>
                      <w:noProof/>
                      <w:lang w:eastAsia="zh-CN"/>
                    </w:rPr>
                    <w:t>f UE receives a DCI without UL-SCH grant and with none-zero CSI request but UE is configured with a CSI-ReportConfig with the higher layer parameter reportQuantity set to “none”</w:t>
                  </w:r>
                  <w:r>
                    <w:rPr>
                      <w:rFonts w:ascii="Arial" w:hAnsi="Arial"/>
                      <w:noProof/>
                      <w:lang w:eastAsia="zh-CN"/>
                    </w:rPr>
                    <w:t>.</w:t>
                  </w:r>
                </w:p>
              </w:tc>
            </w:tr>
            <w:tr w:rsidR="001C7E4A" w:rsidRPr="00E5610B" w14:paraId="26805EB6" w14:textId="77777777" w:rsidTr="00042210">
              <w:tc>
                <w:tcPr>
                  <w:tcW w:w="2268" w:type="dxa"/>
                  <w:gridSpan w:val="2"/>
                </w:tcPr>
                <w:p w14:paraId="6E9E60AD" w14:textId="77777777" w:rsidR="001C7E4A" w:rsidRPr="00E5610B" w:rsidRDefault="001C7E4A" w:rsidP="00042210">
                  <w:pPr>
                    <w:spacing w:after="0"/>
                    <w:rPr>
                      <w:rFonts w:ascii="Arial" w:hAnsi="Arial"/>
                      <w:b/>
                      <w:i/>
                      <w:noProof/>
                      <w:sz w:val="8"/>
                      <w:szCs w:val="8"/>
                    </w:rPr>
                  </w:pPr>
                </w:p>
              </w:tc>
              <w:tc>
                <w:tcPr>
                  <w:tcW w:w="7373" w:type="dxa"/>
                  <w:gridSpan w:val="9"/>
                </w:tcPr>
                <w:p w14:paraId="4CEFCC60" w14:textId="77777777" w:rsidR="001C7E4A" w:rsidRPr="00E5610B" w:rsidRDefault="001C7E4A" w:rsidP="00042210">
                  <w:pPr>
                    <w:spacing w:after="0"/>
                    <w:rPr>
                      <w:rFonts w:ascii="Arial" w:hAnsi="Arial"/>
                      <w:noProof/>
                      <w:sz w:val="8"/>
                      <w:szCs w:val="8"/>
                    </w:rPr>
                  </w:pPr>
                </w:p>
              </w:tc>
            </w:tr>
            <w:tr w:rsidR="001C7E4A" w:rsidRPr="00E5610B" w14:paraId="16ABFF66" w14:textId="77777777" w:rsidTr="00042210">
              <w:tc>
                <w:tcPr>
                  <w:tcW w:w="2268" w:type="dxa"/>
                  <w:gridSpan w:val="2"/>
                  <w:tcBorders>
                    <w:top w:val="single" w:sz="4" w:space="0" w:color="auto"/>
                    <w:left w:val="single" w:sz="4" w:space="0" w:color="auto"/>
                  </w:tcBorders>
                </w:tcPr>
                <w:p w14:paraId="25BE2BCF" w14:textId="77777777" w:rsidR="001C7E4A" w:rsidRPr="00E5610B" w:rsidRDefault="001C7E4A" w:rsidP="00042210">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BA366D0" w14:textId="7B9FD4DE" w:rsidR="001C7E4A" w:rsidRPr="00E5610B" w:rsidRDefault="001C7E4A" w:rsidP="00042210">
                  <w:pPr>
                    <w:spacing w:after="0"/>
                    <w:rPr>
                      <w:rFonts w:ascii="Arial" w:hAnsi="Arial"/>
                      <w:noProof/>
                      <w:lang w:eastAsia="zh-CN"/>
                    </w:rPr>
                  </w:pPr>
                  <w:r w:rsidRPr="00E5610B">
                    <w:rPr>
                      <w:rFonts w:ascii="Arial" w:hAnsi="Arial" w:hint="eastAsia"/>
                      <w:noProof/>
                      <w:lang w:eastAsia="zh-CN"/>
                    </w:rPr>
                    <w:t xml:space="preserve"> </w:t>
                  </w:r>
                  <w:r>
                    <w:rPr>
                      <w:rFonts w:ascii="Arial" w:hAnsi="Arial"/>
                      <w:noProof/>
                      <w:lang w:eastAsia="zh-CN"/>
                    </w:rPr>
                    <w:t>5.2.1.4.2</w:t>
                  </w:r>
                </w:p>
              </w:tc>
            </w:tr>
            <w:tr w:rsidR="001C7E4A" w:rsidRPr="00E5610B" w14:paraId="17FF6E7A" w14:textId="77777777" w:rsidTr="00042210">
              <w:tc>
                <w:tcPr>
                  <w:tcW w:w="2268" w:type="dxa"/>
                  <w:gridSpan w:val="2"/>
                  <w:tcBorders>
                    <w:left w:val="single" w:sz="4" w:space="0" w:color="auto"/>
                  </w:tcBorders>
                </w:tcPr>
                <w:p w14:paraId="5F71AA9E" w14:textId="77777777" w:rsidR="001C7E4A" w:rsidRPr="00E5610B" w:rsidRDefault="001C7E4A" w:rsidP="00042210">
                  <w:pPr>
                    <w:spacing w:after="0"/>
                    <w:rPr>
                      <w:rFonts w:ascii="Arial" w:hAnsi="Arial"/>
                      <w:b/>
                      <w:i/>
                      <w:noProof/>
                      <w:sz w:val="8"/>
                      <w:szCs w:val="8"/>
                    </w:rPr>
                  </w:pPr>
                </w:p>
              </w:tc>
              <w:tc>
                <w:tcPr>
                  <w:tcW w:w="7373" w:type="dxa"/>
                  <w:gridSpan w:val="9"/>
                  <w:tcBorders>
                    <w:right w:val="single" w:sz="4" w:space="0" w:color="auto"/>
                  </w:tcBorders>
                </w:tcPr>
                <w:p w14:paraId="26AB62F1" w14:textId="77777777" w:rsidR="001C7E4A" w:rsidRPr="00E5610B" w:rsidRDefault="001C7E4A" w:rsidP="00042210">
                  <w:pPr>
                    <w:spacing w:after="0"/>
                    <w:rPr>
                      <w:rFonts w:ascii="Arial" w:hAnsi="Arial"/>
                      <w:noProof/>
                      <w:sz w:val="8"/>
                      <w:szCs w:val="8"/>
                    </w:rPr>
                  </w:pPr>
                </w:p>
              </w:tc>
            </w:tr>
            <w:tr w:rsidR="001C7E4A" w:rsidRPr="00E5610B" w14:paraId="571A92E7" w14:textId="77777777" w:rsidTr="00042210">
              <w:tc>
                <w:tcPr>
                  <w:tcW w:w="2268" w:type="dxa"/>
                  <w:gridSpan w:val="2"/>
                  <w:tcBorders>
                    <w:left w:val="single" w:sz="4" w:space="0" w:color="auto"/>
                  </w:tcBorders>
                </w:tcPr>
                <w:p w14:paraId="3D3DF744" w14:textId="77777777" w:rsidR="001C7E4A" w:rsidRPr="00E5610B" w:rsidRDefault="001C7E4A" w:rsidP="0004221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D43C758" w14:textId="77777777" w:rsidR="001C7E4A" w:rsidRPr="00E5610B" w:rsidRDefault="001C7E4A" w:rsidP="00042210">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433410" w14:textId="77777777" w:rsidR="001C7E4A" w:rsidRPr="00E5610B" w:rsidRDefault="001C7E4A" w:rsidP="00042210">
                  <w:pPr>
                    <w:spacing w:after="0"/>
                    <w:jc w:val="center"/>
                    <w:rPr>
                      <w:rFonts w:ascii="Arial" w:hAnsi="Arial"/>
                      <w:b/>
                      <w:caps/>
                      <w:noProof/>
                    </w:rPr>
                  </w:pPr>
                  <w:r w:rsidRPr="00E5610B">
                    <w:rPr>
                      <w:rFonts w:ascii="Arial" w:hAnsi="Arial"/>
                      <w:b/>
                      <w:caps/>
                      <w:noProof/>
                    </w:rPr>
                    <w:t>N</w:t>
                  </w:r>
                </w:p>
              </w:tc>
              <w:tc>
                <w:tcPr>
                  <w:tcW w:w="2977" w:type="dxa"/>
                  <w:gridSpan w:val="3"/>
                </w:tcPr>
                <w:p w14:paraId="39313363" w14:textId="77777777" w:rsidR="001C7E4A" w:rsidRPr="00E5610B" w:rsidRDefault="001C7E4A" w:rsidP="00042210">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2F8D3442" w14:textId="77777777" w:rsidR="001C7E4A" w:rsidRPr="00E5610B" w:rsidRDefault="001C7E4A" w:rsidP="00042210">
                  <w:pPr>
                    <w:spacing w:after="0"/>
                    <w:ind w:left="99"/>
                    <w:rPr>
                      <w:rFonts w:ascii="Arial" w:hAnsi="Arial"/>
                      <w:noProof/>
                    </w:rPr>
                  </w:pPr>
                </w:p>
              </w:tc>
            </w:tr>
            <w:tr w:rsidR="001C7E4A" w:rsidRPr="00E5610B" w14:paraId="2FA390AE" w14:textId="77777777" w:rsidTr="00042210">
              <w:tc>
                <w:tcPr>
                  <w:tcW w:w="2268" w:type="dxa"/>
                  <w:gridSpan w:val="2"/>
                  <w:tcBorders>
                    <w:left w:val="single" w:sz="4" w:space="0" w:color="auto"/>
                  </w:tcBorders>
                </w:tcPr>
                <w:p w14:paraId="31829A56" w14:textId="77777777" w:rsidR="001C7E4A" w:rsidRPr="00E5610B" w:rsidRDefault="001C7E4A" w:rsidP="00042210">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796BA" w14:textId="77777777" w:rsidR="001C7E4A" w:rsidRPr="00E5610B" w:rsidRDefault="001C7E4A" w:rsidP="0004221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E5454" w14:textId="77777777" w:rsidR="001C7E4A" w:rsidRPr="00E5610B" w:rsidRDefault="001C7E4A" w:rsidP="00042210">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7C616FA" w14:textId="77777777" w:rsidR="001C7E4A" w:rsidRPr="00E5610B" w:rsidRDefault="001C7E4A" w:rsidP="00042210">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556C1D0E" w14:textId="77777777" w:rsidR="001C7E4A" w:rsidRPr="00E5610B" w:rsidRDefault="001C7E4A" w:rsidP="00042210">
                  <w:pPr>
                    <w:spacing w:after="0"/>
                    <w:ind w:left="99"/>
                    <w:rPr>
                      <w:rFonts w:ascii="Arial" w:hAnsi="Arial"/>
                      <w:noProof/>
                    </w:rPr>
                  </w:pPr>
                  <w:r w:rsidRPr="00E5610B">
                    <w:rPr>
                      <w:rFonts w:ascii="Arial" w:hAnsi="Arial"/>
                      <w:noProof/>
                    </w:rPr>
                    <w:t xml:space="preserve">TS/TR ... CR ... </w:t>
                  </w:r>
                </w:p>
              </w:tc>
            </w:tr>
            <w:tr w:rsidR="001C7E4A" w:rsidRPr="00E5610B" w14:paraId="130F9D2E" w14:textId="77777777" w:rsidTr="00042210">
              <w:tc>
                <w:tcPr>
                  <w:tcW w:w="2268" w:type="dxa"/>
                  <w:gridSpan w:val="2"/>
                  <w:tcBorders>
                    <w:left w:val="single" w:sz="4" w:space="0" w:color="auto"/>
                  </w:tcBorders>
                </w:tcPr>
                <w:p w14:paraId="30F240F3" w14:textId="77777777" w:rsidR="001C7E4A" w:rsidRPr="00E5610B" w:rsidRDefault="001C7E4A" w:rsidP="00042210">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8B266AB" w14:textId="77777777" w:rsidR="001C7E4A" w:rsidRPr="00E5610B" w:rsidRDefault="001C7E4A" w:rsidP="0004221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99765" w14:textId="77777777" w:rsidR="001C7E4A" w:rsidRPr="00E5610B" w:rsidRDefault="001C7E4A" w:rsidP="00042210">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23D1DF66" w14:textId="77777777" w:rsidR="001C7E4A" w:rsidRPr="00E5610B" w:rsidRDefault="001C7E4A" w:rsidP="00042210">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5742080" w14:textId="77777777" w:rsidR="001C7E4A" w:rsidRPr="00E5610B" w:rsidRDefault="001C7E4A" w:rsidP="00042210">
                  <w:pPr>
                    <w:spacing w:after="0"/>
                    <w:ind w:left="99"/>
                    <w:rPr>
                      <w:rFonts w:ascii="Arial" w:hAnsi="Arial"/>
                      <w:noProof/>
                    </w:rPr>
                  </w:pPr>
                  <w:r w:rsidRPr="00E5610B">
                    <w:rPr>
                      <w:rFonts w:ascii="Arial" w:hAnsi="Arial"/>
                      <w:noProof/>
                    </w:rPr>
                    <w:t xml:space="preserve">TS/TR ... CR ... </w:t>
                  </w:r>
                </w:p>
              </w:tc>
            </w:tr>
            <w:tr w:rsidR="001C7E4A" w:rsidRPr="00E5610B" w14:paraId="5586BBC4" w14:textId="77777777" w:rsidTr="00042210">
              <w:tc>
                <w:tcPr>
                  <w:tcW w:w="2268" w:type="dxa"/>
                  <w:gridSpan w:val="2"/>
                  <w:tcBorders>
                    <w:left w:val="single" w:sz="4" w:space="0" w:color="auto"/>
                  </w:tcBorders>
                </w:tcPr>
                <w:p w14:paraId="590D968C" w14:textId="77777777" w:rsidR="001C7E4A" w:rsidRPr="00E5610B" w:rsidRDefault="001C7E4A" w:rsidP="00042210">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55278" w14:textId="77777777" w:rsidR="001C7E4A" w:rsidRPr="00E5610B" w:rsidRDefault="001C7E4A" w:rsidP="0004221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9CF16" w14:textId="77777777" w:rsidR="001C7E4A" w:rsidRPr="00E5610B" w:rsidRDefault="001C7E4A" w:rsidP="00042210">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7F9A64D1" w14:textId="77777777" w:rsidR="001C7E4A" w:rsidRPr="00E5610B" w:rsidRDefault="001C7E4A" w:rsidP="00042210">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611AA05B" w14:textId="77777777" w:rsidR="001C7E4A" w:rsidRPr="00E5610B" w:rsidRDefault="001C7E4A" w:rsidP="00042210">
                  <w:pPr>
                    <w:spacing w:after="0"/>
                    <w:ind w:left="99"/>
                    <w:rPr>
                      <w:rFonts w:ascii="Arial" w:hAnsi="Arial"/>
                      <w:noProof/>
                    </w:rPr>
                  </w:pPr>
                  <w:r w:rsidRPr="00E5610B">
                    <w:rPr>
                      <w:rFonts w:ascii="Arial" w:hAnsi="Arial"/>
                      <w:noProof/>
                    </w:rPr>
                    <w:t xml:space="preserve">TS/TR ... CR ... </w:t>
                  </w:r>
                </w:p>
              </w:tc>
            </w:tr>
            <w:tr w:rsidR="001C7E4A" w:rsidRPr="00E5610B" w14:paraId="14C50FA3" w14:textId="77777777" w:rsidTr="00042210">
              <w:tc>
                <w:tcPr>
                  <w:tcW w:w="2268" w:type="dxa"/>
                  <w:gridSpan w:val="2"/>
                  <w:tcBorders>
                    <w:left w:val="single" w:sz="4" w:space="0" w:color="auto"/>
                  </w:tcBorders>
                </w:tcPr>
                <w:p w14:paraId="2CDE3FF2" w14:textId="77777777" w:rsidR="001C7E4A" w:rsidRPr="00E5610B" w:rsidRDefault="001C7E4A" w:rsidP="00042210">
                  <w:pPr>
                    <w:spacing w:after="0"/>
                    <w:rPr>
                      <w:rFonts w:ascii="Arial" w:hAnsi="Arial"/>
                      <w:b/>
                      <w:i/>
                      <w:noProof/>
                    </w:rPr>
                  </w:pPr>
                </w:p>
              </w:tc>
              <w:tc>
                <w:tcPr>
                  <w:tcW w:w="7373" w:type="dxa"/>
                  <w:gridSpan w:val="9"/>
                  <w:tcBorders>
                    <w:right w:val="single" w:sz="4" w:space="0" w:color="auto"/>
                  </w:tcBorders>
                </w:tcPr>
                <w:p w14:paraId="6547F669" w14:textId="77777777" w:rsidR="001C7E4A" w:rsidRPr="00E5610B" w:rsidRDefault="001C7E4A" w:rsidP="00042210">
                  <w:pPr>
                    <w:spacing w:after="0"/>
                    <w:rPr>
                      <w:rFonts w:ascii="Arial" w:hAnsi="Arial"/>
                      <w:noProof/>
                    </w:rPr>
                  </w:pPr>
                </w:p>
              </w:tc>
            </w:tr>
            <w:tr w:rsidR="001C7E4A" w:rsidRPr="00E5610B" w14:paraId="46567A58" w14:textId="77777777" w:rsidTr="00042210">
              <w:tc>
                <w:tcPr>
                  <w:tcW w:w="2268" w:type="dxa"/>
                  <w:gridSpan w:val="2"/>
                  <w:tcBorders>
                    <w:left w:val="single" w:sz="4" w:space="0" w:color="auto"/>
                    <w:bottom w:val="single" w:sz="4" w:space="0" w:color="auto"/>
                  </w:tcBorders>
                </w:tcPr>
                <w:p w14:paraId="66F58C7F" w14:textId="77777777" w:rsidR="001C7E4A" w:rsidRPr="00E5610B" w:rsidRDefault="001C7E4A" w:rsidP="00042210">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751BCB63" w14:textId="77777777" w:rsidR="001C7E4A" w:rsidRPr="00E5610B" w:rsidRDefault="001C7E4A" w:rsidP="00042210">
                  <w:pPr>
                    <w:spacing w:after="0"/>
                    <w:ind w:left="100"/>
                    <w:rPr>
                      <w:rFonts w:ascii="Arial" w:hAnsi="Arial"/>
                      <w:noProof/>
                    </w:rPr>
                  </w:pPr>
                </w:p>
              </w:tc>
            </w:tr>
          </w:tbl>
          <w:p w14:paraId="7EA052AA" w14:textId="77777777" w:rsidR="001C7E4A" w:rsidRPr="00E5610B" w:rsidRDefault="001C7E4A" w:rsidP="00042210">
            <w:pPr>
              <w:spacing w:after="0"/>
              <w:rPr>
                <w:rFonts w:ascii="Arial" w:hAnsi="Arial"/>
                <w:noProof/>
                <w:sz w:val="8"/>
                <w:szCs w:val="8"/>
              </w:rPr>
            </w:pPr>
          </w:p>
          <w:p w14:paraId="679035A6" w14:textId="77777777" w:rsidR="001C7E4A" w:rsidRDefault="001C7E4A" w:rsidP="00042210"/>
        </w:tc>
      </w:tr>
      <w:bookmarkEnd w:id="0"/>
    </w:tbl>
    <w:p w14:paraId="057D6C01" w14:textId="77777777" w:rsidR="001704D0" w:rsidRDefault="001704D0" w:rsidP="001704D0">
      <w:pPr>
        <w:pStyle w:val="CRCoverPage"/>
        <w:spacing w:after="0"/>
        <w:rPr>
          <w:noProof/>
          <w:sz w:val="8"/>
          <w:szCs w:val="8"/>
        </w:rPr>
      </w:pPr>
    </w:p>
    <w:p w14:paraId="37A510BF" w14:textId="77777777" w:rsidR="001704D0" w:rsidRPr="0048482F" w:rsidRDefault="001704D0" w:rsidP="001704D0">
      <w:pPr>
        <w:pStyle w:val="Guidance"/>
        <w:rPr>
          <w:color w:val="000000"/>
        </w:rPr>
      </w:pPr>
    </w:p>
    <w:p w14:paraId="245E948F" w14:textId="77777777" w:rsidR="00080512" w:rsidRPr="0048482F" w:rsidRDefault="00080512">
      <w:pPr>
        <w:pStyle w:val="Guidance"/>
        <w:rPr>
          <w:color w:val="000000"/>
        </w:rPr>
      </w:pPr>
    </w:p>
    <w:p w14:paraId="58872EE2" w14:textId="50B9E9B0" w:rsidR="005C5BAE" w:rsidRPr="0048482F" w:rsidRDefault="00080512" w:rsidP="001C7E4A">
      <w:pPr>
        <w:pStyle w:val="1"/>
        <w:rPr>
          <w:color w:val="000000"/>
        </w:rPr>
      </w:pPr>
      <w:r w:rsidRPr="0048482F">
        <w:rPr>
          <w:color w:val="000000"/>
        </w:rPr>
        <w:br w:type="page"/>
      </w:r>
    </w:p>
    <w:p w14:paraId="366278FB" w14:textId="77777777" w:rsidR="001C7E4A" w:rsidRDefault="001C7E4A" w:rsidP="001C7E4A">
      <w:pPr>
        <w:pStyle w:val="1"/>
        <w:tabs>
          <w:tab w:val="left" w:pos="1134"/>
        </w:tabs>
        <w:jc w:val="center"/>
      </w:pPr>
      <w:bookmarkStart w:id="3" w:name="_Hlk528665480"/>
      <w:bookmarkStart w:id="4" w:name="_Hlk528663015"/>
      <w:bookmarkStart w:id="5" w:name="_Toc525748080"/>
      <w:bookmarkStart w:id="6" w:name="_Hlk497934785"/>
      <w:bookmarkStart w:id="7" w:name="_Hlk497896309"/>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bookmarkEnd w:id="3"/>
    </w:p>
    <w:bookmarkEnd w:id="4"/>
    <w:p w14:paraId="6E1D1A80" w14:textId="3DD9A3EC" w:rsidR="000A1241" w:rsidRPr="0048482F" w:rsidRDefault="000A1241" w:rsidP="000A1241">
      <w:pPr>
        <w:pStyle w:val="5"/>
        <w:rPr>
          <w:rFonts w:eastAsia="SimSun"/>
          <w:color w:val="000000"/>
          <w:lang w:eastAsia="zh-CN"/>
        </w:rPr>
      </w:pPr>
      <w:r w:rsidRPr="0048482F">
        <w:rPr>
          <w:rFonts w:eastAsia="SimSun"/>
          <w:color w:val="000000"/>
          <w:lang w:eastAsia="zh-CN"/>
        </w:rPr>
        <w:t>5.2.1.4.2</w:t>
      </w:r>
      <w:r w:rsidR="00EE1208" w:rsidRPr="0048482F">
        <w:rPr>
          <w:rFonts w:eastAsia="SimSun"/>
          <w:color w:val="000000"/>
          <w:lang w:eastAsia="zh-CN"/>
        </w:rPr>
        <w:tab/>
      </w:r>
      <w:r w:rsidR="005773DF">
        <w:rPr>
          <w:rFonts w:eastAsia="SimSun"/>
          <w:color w:val="000000"/>
          <w:lang w:eastAsia="zh-CN"/>
        </w:rPr>
        <w:t>Report Quantity Configurations</w:t>
      </w:r>
      <w:bookmarkEnd w:id="5"/>
    </w:p>
    <w:p w14:paraId="3AFD0125" w14:textId="77777777" w:rsidR="006F6614" w:rsidRDefault="006F6614" w:rsidP="006F6614">
      <w:pPr>
        <w:rPr>
          <w:rFonts w:eastAsia="ＭＳ 明朝"/>
          <w:color w:val="000000"/>
        </w:rPr>
      </w:pPr>
      <w:r w:rsidRPr="0073284A">
        <w:rPr>
          <w:lang w:val="en-US"/>
        </w:rPr>
        <w:t>A UE m</w:t>
      </w:r>
      <w:r>
        <w:rPr>
          <w:lang w:val="en-US"/>
        </w:rPr>
        <w:t xml:space="preserve">ay be </w:t>
      </w:r>
      <w:r>
        <w:rPr>
          <w:rFonts w:eastAsia="ＭＳ 明朝"/>
          <w:color w:val="000000"/>
        </w:rPr>
        <w:t xml:space="preserve">configured with a </w:t>
      </w:r>
      <w:r>
        <w:rPr>
          <w:rFonts w:eastAsia="ＭＳ 明朝"/>
          <w:i/>
          <w:color w:val="000000"/>
        </w:rPr>
        <w:t>CSI-</w:t>
      </w:r>
      <w:proofErr w:type="spellStart"/>
      <w:r>
        <w:rPr>
          <w:rFonts w:eastAsia="ＭＳ 明朝"/>
          <w:i/>
          <w:color w:val="000000"/>
        </w:rPr>
        <w:t>ReportConfig</w:t>
      </w:r>
      <w:proofErr w:type="spellEnd"/>
      <w:r>
        <w:rPr>
          <w:rFonts w:eastAsia="ＭＳ 明朝"/>
          <w:color w:val="000000"/>
        </w:rPr>
        <w:t xml:space="preserve"> with the higher layer parameter </w:t>
      </w:r>
      <w:proofErr w:type="spellStart"/>
      <w:r>
        <w:rPr>
          <w:rFonts w:eastAsia="ＭＳ 明朝"/>
          <w:i/>
          <w:color w:val="000000"/>
        </w:rPr>
        <w:t>reportQuantity</w:t>
      </w:r>
      <w:proofErr w:type="spellEnd"/>
      <w:r>
        <w:rPr>
          <w:rFonts w:eastAsia="ＭＳ 明朝"/>
          <w:color w:val="000000"/>
        </w:rPr>
        <w:t xml:space="preserve"> set to either ‘none’, 'cri-RI-PMI-CQI ', '</w:t>
      </w:r>
      <w:r>
        <w:t>cri-RI-i1</w:t>
      </w:r>
      <w:r>
        <w:rPr>
          <w:rFonts w:eastAsia="ＭＳ 明朝"/>
          <w:color w:val="000000"/>
        </w:rPr>
        <w:t>', 'cri-RI-i1-CQI', 'cri-RI-CQI', ‘cri-RSRP’, ‘</w:t>
      </w:r>
      <w:proofErr w:type="spellStart"/>
      <w:r>
        <w:rPr>
          <w:rFonts w:eastAsia="ＭＳ 明朝"/>
          <w:color w:val="000000"/>
        </w:rPr>
        <w:t>ssb</w:t>
      </w:r>
      <w:proofErr w:type="spellEnd"/>
      <w:r>
        <w:rPr>
          <w:rFonts w:eastAsia="ＭＳ 明朝"/>
          <w:color w:val="000000"/>
        </w:rPr>
        <w:t>-Index-RSRP’ or '</w:t>
      </w:r>
      <w:r>
        <w:t>cri-RI-LI-PMI-CQI</w:t>
      </w:r>
      <w:r>
        <w:rPr>
          <w:rFonts w:eastAsia="ＭＳ 明朝"/>
          <w:color w:val="000000"/>
        </w:rPr>
        <w:t>'.</w:t>
      </w:r>
    </w:p>
    <w:p w14:paraId="1721B4DF" w14:textId="4F094E29" w:rsidR="006F6614" w:rsidRDefault="006F6614" w:rsidP="006F6614">
      <w:pPr>
        <w:rPr>
          <w:i/>
          <w:iCs/>
          <w:color w:val="000000"/>
          <w:lang w:val="en-US"/>
        </w:rPr>
      </w:pPr>
      <w:r>
        <w:rPr>
          <w:color w:val="000000"/>
          <w:lang w:val="en-US"/>
        </w:rPr>
        <w:t xml:space="preserve">If the UE is configured with a </w:t>
      </w:r>
      <w:r>
        <w:rPr>
          <w:rFonts w:eastAsia="ＭＳ 明朝"/>
          <w:i/>
          <w:color w:val="000000"/>
        </w:rPr>
        <w:t>CSI-</w:t>
      </w:r>
      <w:proofErr w:type="spellStart"/>
      <w:r>
        <w:rPr>
          <w:rFonts w:eastAsia="ＭＳ 明朝"/>
          <w:i/>
          <w:color w:val="000000"/>
        </w:rPr>
        <w:t>ReportConfig</w:t>
      </w:r>
      <w:proofErr w:type="spellEnd"/>
      <w:r>
        <w:rPr>
          <w:rFonts w:eastAsia="ＭＳ 明朝"/>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r w:rsidR="001C7E4A">
        <w:rPr>
          <w:color w:val="FF0000"/>
          <w:u w:val="single"/>
          <w:lang w:val="en-US" w:eastAsia="ja-JP"/>
        </w:rPr>
        <w:t xml:space="preserve">If the UE is configured with a </w:t>
      </w:r>
      <w:r w:rsidR="001C7E4A">
        <w:rPr>
          <w:i/>
          <w:color w:val="FF0000"/>
          <w:u w:val="single"/>
        </w:rPr>
        <w:t>CSI-</w:t>
      </w:r>
      <w:proofErr w:type="spellStart"/>
      <w:r w:rsidR="001C7E4A">
        <w:rPr>
          <w:i/>
          <w:color w:val="FF0000"/>
          <w:u w:val="single"/>
        </w:rPr>
        <w:t>ReportConfig</w:t>
      </w:r>
      <w:proofErr w:type="spellEnd"/>
      <w:r w:rsidR="001C7E4A">
        <w:rPr>
          <w:color w:val="FF0000"/>
          <w:u w:val="single"/>
        </w:rPr>
        <w:t xml:space="preserve"> </w:t>
      </w:r>
      <w:r w:rsidR="001C7E4A">
        <w:rPr>
          <w:color w:val="FF0000"/>
          <w:u w:val="single"/>
          <w:lang w:val="en-US"/>
        </w:rPr>
        <w:t xml:space="preserve">with the higher layer parameter </w:t>
      </w:r>
      <w:proofErr w:type="spellStart"/>
      <w:r w:rsidR="001C7E4A">
        <w:rPr>
          <w:i/>
          <w:iCs/>
          <w:color w:val="FF0000"/>
          <w:u w:val="single"/>
          <w:lang w:val="en-US"/>
        </w:rPr>
        <w:t>reportQuantity</w:t>
      </w:r>
      <w:proofErr w:type="spellEnd"/>
      <w:r w:rsidR="001C7E4A">
        <w:rPr>
          <w:i/>
          <w:iCs/>
          <w:color w:val="FF0000"/>
          <w:u w:val="single"/>
          <w:lang w:val="en-US"/>
        </w:rPr>
        <w:t xml:space="preserve"> </w:t>
      </w:r>
      <w:r w:rsidR="001C7E4A">
        <w:rPr>
          <w:iCs/>
          <w:color w:val="FF0000"/>
          <w:u w:val="single"/>
          <w:lang w:val="en-US"/>
        </w:rPr>
        <w:t xml:space="preserve">set to ‘none’, then the UE is not expected to be indicated </w:t>
      </w:r>
      <w:r w:rsidR="001C7E4A">
        <w:rPr>
          <w:color w:val="FF0000"/>
          <w:u w:val="single"/>
        </w:rPr>
        <w:t>‘UL-SCH indicator’ = “0” and non-zero CSI request simultaneously.</w:t>
      </w:r>
    </w:p>
    <w:bookmarkEnd w:id="6"/>
    <w:bookmarkEnd w:id="7"/>
    <w:p w14:paraId="1295488B" w14:textId="77777777" w:rsidR="001C7E4A" w:rsidRPr="001C7E4A" w:rsidRDefault="001C7E4A" w:rsidP="001C7E4A">
      <w:pPr>
        <w:pStyle w:val="30"/>
        <w:ind w:left="720" w:hanging="720"/>
        <w:jc w:val="center"/>
        <w:rPr>
          <w:color w:val="FF0000"/>
          <w:sz w:val="36"/>
          <w:szCs w:val="28"/>
          <w:lang w:eastAsia="zh-CN"/>
        </w:rPr>
      </w:pPr>
      <w:r w:rsidRPr="001C7E4A">
        <w:rPr>
          <w:color w:val="FF0000"/>
          <w:sz w:val="36"/>
          <w:szCs w:val="28"/>
          <w:lang w:eastAsia="zh-CN"/>
        </w:rPr>
        <w:t xml:space="preserve">&lt; </w:t>
      </w:r>
      <w:r w:rsidRPr="001C7E4A">
        <w:rPr>
          <w:color w:val="FF0000"/>
          <w:sz w:val="36"/>
          <w:szCs w:val="28"/>
        </w:rPr>
        <w:t>Unchanged parts are omitted</w:t>
      </w:r>
      <w:r w:rsidRPr="001C7E4A">
        <w:rPr>
          <w:color w:val="FF0000"/>
          <w:sz w:val="36"/>
          <w:szCs w:val="28"/>
          <w:lang w:eastAsia="zh-CN"/>
        </w:rPr>
        <w:t xml:space="preserve"> &gt;</w:t>
      </w:r>
    </w:p>
    <w:p w14:paraId="6003C699" w14:textId="77777777" w:rsidR="00D56C24" w:rsidRPr="0048482F" w:rsidRDefault="00D56C24" w:rsidP="008039E7">
      <w:pPr>
        <w:rPr>
          <w:color w:val="000000"/>
          <w:lang w:val="en-US"/>
        </w:rPr>
      </w:pPr>
    </w:p>
    <w:sectPr w:rsidR="00D56C24" w:rsidRPr="0048482F" w:rsidSect="000B6BF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2E5A2" w14:textId="77777777" w:rsidR="005D01B9" w:rsidRDefault="005D01B9">
      <w:r>
        <w:separator/>
      </w:r>
    </w:p>
    <w:p w14:paraId="33A05A15" w14:textId="77777777" w:rsidR="005D01B9" w:rsidRDefault="005D01B9"/>
  </w:endnote>
  <w:endnote w:type="continuationSeparator" w:id="0">
    <w:p w14:paraId="61E1B199" w14:textId="77777777" w:rsidR="005D01B9" w:rsidRDefault="005D01B9">
      <w:r>
        <w:continuationSeparator/>
      </w:r>
    </w:p>
    <w:p w14:paraId="2A6732C5" w14:textId="77777777" w:rsidR="005D01B9" w:rsidRDefault="005D0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AC5C6D" w:rsidRDefault="00AC5C6D">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18CE7" w14:textId="77777777" w:rsidR="005D01B9" w:rsidRDefault="005D01B9">
      <w:r>
        <w:separator/>
      </w:r>
    </w:p>
    <w:p w14:paraId="72474C1D" w14:textId="77777777" w:rsidR="005D01B9" w:rsidRDefault="005D01B9"/>
  </w:footnote>
  <w:footnote w:type="continuationSeparator" w:id="0">
    <w:p w14:paraId="13CDD1B9" w14:textId="77777777" w:rsidR="005D01B9" w:rsidRDefault="005D01B9">
      <w:r>
        <w:continuationSeparator/>
      </w:r>
    </w:p>
    <w:p w14:paraId="59F35603" w14:textId="77777777" w:rsidR="005D01B9" w:rsidRDefault="005D01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31036C55" w:rsidR="00AC5C6D" w:rsidRDefault="00AC5C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E19">
      <w:rPr>
        <w:rFonts w:ascii="Arial" w:hAnsi="Arial" w:cs="Arial" w:hint="eastAsia"/>
        <w:bCs/>
        <w:noProof/>
        <w:sz w:val="18"/>
        <w:szCs w:val="18"/>
        <w:lang w:eastAsia="ja-JP"/>
      </w:rPr>
      <w:t>エラー</w:t>
    </w:r>
    <w:r w:rsidR="00091E19">
      <w:rPr>
        <w:rFonts w:ascii="Arial" w:hAnsi="Arial" w:cs="Arial" w:hint="eastAsia"/>
        <w:bCs/>
        <w:noProof/>
        <w:sz w:val="18"/>
        <w:szCs w:val="18"/>
        <w:lang w:eastAsia="ja-JP"/>
      </w:rPr>
      <w:t xml:space="preserve">! </w:t>
    </w:r>
    <w:r w:rsidR="00091E19">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4CD8640" w14:textId="3D7C6B4C" w:rsidR="00AC5C6D" w:rsidRDefault="00AC5C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57A23F05" w:rsidR="00AC5C6D" w:rsidRDefault="00AC5C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E19">
      <w:rPr>
        <w:rFonts w:ascii="Arial" w:hAnsi="Arial" w:cs="Arial" w:hint="eastAsia"/>
        <w:bCs/>
        <w:noProof/>
        <w:sz w:val="18"/>
        <w:szCs w:val="18"/>
        <w:lang w:eastAsia="ja-JP"/>
      </w:rPr>
      <w:t>エラー</w:t>
    </w:r>
    <w:r w:rsidR="00091E19">
      <w:rPr>
        <w:rFonts w:ascii="Arial" w:hAnsi="Arial" w:cs="Arial" w:hint="eastAsia"/>
        <w:bCs/>
        <w:noProof/>
        <w:sz w:val="18"/>
        <w:szCs w:val="18"/>
        <w:lang w:eastAsia="ja-JP"/>
      </w:rPr>
      <w:t xml:space="preserve">! </w:t>
    </w:r>
    <w:r w:rsidR="00091E19">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E30563B" w14:textId="77777777" w:rsidR="00AC5C6D" w:rsidRDefault="00AC5C6D">
    <w:pPr>
      <w:pStyle w:val="a4"/>
    </w:pPr>
  </w:p>
  <w:p w14:paraId="4F68F6D7" w14:textId="77777777" w:rsidR="00AC5C6D" w:rsidRDefault="00AC5C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1E19"/>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641E"/>
    <w:rsid w:val="001C70FD"/>
    <w:rsid w:val="001C73E2"/>
    <w:rsid w:val="001C751A"/>
    <w:rsid w:val="001C7B67"/>
    <w:rsid w:val="001C7E4A"/>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20B9"/>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DA5"/>
    <w:rsid w:val="002C6F4B"/>
    <w:rsid w:val="002C7168"/>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55A1"/>
    <w:rsid w:val="005C56A0"/>
    <w:rsid w:val="005C5BAE"/>
    <w:rsid w:val="005C60DC"/>
    <w:rsid w:val="005C71E4"/>
    <w:rsid w:val="005C7C74"/>
    <w:rsid w:val="005D01B9"/>
    <w:rsid w:val="005D1156"/>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2985"/>
    <w:rsid w:val="00632D85"/>
    <w:rsid w:val="00632DCF"/>
    <w:rsid w:val="00633CD7"/>
    <w:rsid w:val="00634F34"/>
    <w:rsid w:val="00635239"/>
    <w:rsid w:val="00641056"/>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194C"/>
    <w:rsid w:val="00B923CB"/>
    <w:rsid w:val="00B92FB3"/>
    <w:rsid w:val="00B942CA"/>
    <w:rsid w:val="00B95195"/>
    <w:rsid w:val="00B9558B"/>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FD"/>
    <w:rsid w:val="00C35D21"/>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2F6"/>
    <w:rsid w:val="00D42C06"/>
    <w:rsid w:val="00D4399D"/>
    <w:rsid w:val="00D44178"/>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1"/>
    <w:next w:val="a0"/>
    <w:link w:val="31"/>
    <w:uiPriority w:val="9"/>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uiPriority w:val="99"/>
    <w:qFormat/>
    <w:pPr>
      <w:ind w:left="568" w:hanging="284"/>
    </w:pPr>
    <w:rPr>
      <w:lang w:val="x-none"/>
    </w:rPr>
  </w:style>
  <w:style w:type="paragraph" w:styleId="61">
    <w:name w:val="toc 6"/>
    <w:basedOn w:val="51"/>
    <w:next w:val="a0"/>
    <w:pPr>
      <w:ind w:left="1985" w:hanging="1985"/>
    </w:pPr>
  </w:style>
  <w:style w:type="paragraph" w:styleId="71">
    <w:name w:val="toc 7"/>
    <w:basedOn w:val="61"/>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コメント文字列 (文字)"/>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見出し 5 (文字)"/>
    <w:aliases w:val="h5 (文字),Heading5 (文字)"/>
    <w:link w:val="5"/>
    <w:rsid w:val="00D833BA"/>
    <w:rPr>
      <w:rFonts w:ascii="Arial" w:hAnsi="Arial"/>
      <w:sz w:val="22"/>
      <w:lang w:eastAsia="en-US"/>
    </w:rPr>
  </w:style>
  <w:style w:type="character" w:customStyle="1" w:styleId="40">
    <w:name w:val="見出し 4 (文字)"/>
    <w:aliases w:val="h4 (文字)"/>
    <w:link w:val="4"/>
    <w:rsid w:val="00440F32"/>
    <w:rPr>
      <w:rFonts w:ascii="Arial" w:hAnsi="Arial"/>
      <w:sz w:val="24"/>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5306A7"/>
    <w:rPr>
      <w:rFonts w:ascii="Arial" w:hAnsi="Arial"/>
      <w:sz w:val="36"/>
      <w:lang w:eastAsia="en-US" w:bidi="ar-SA"/>
    </w:rPr>
  </w:style>
  <w:style w:type="character" w:customStyle="1" w:styleId="22">
    <w:name w:val="見出し 2 (文字)"/>
    <w:aliases w:val="H2 (文字),h2 (文字),DO NOT USE_h2 (文字),h21 (文字),Head2A (文字),2 (文字),UNDERRUBRIK 1-2 (文字),Heading 2 Char (文字),H2 Char (文字),h2 Char (文字)"/>
    <w:link w:val="21"/>
    <w:rsid w:val="005306A7"/>
    <w:rPr>
      <w:rFonts w:ascii="Arial" w:hAnsi="Arial"/>
      <w:sz w:val="32"/>
      <w:lang w:eastAsia="en-US"/>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5306A7"/>
    <w:rPr>
      <w:rFonts w:ascii="Arial" w:hAnsi="Arial"/>
      <w:sz w:val="28"/>
      <w:lang w:eastAsia="en-US"/>
    </w:rPr>
  </w:style>
  <w:style w:type="character" w:customStyle="1" w:styleId="60">
    <w:name w:val="見出し 6 (文字)"/>
    <w:link w:val="6"/>
    <w:rsid w:val="005306A7"/>
    <w:rPr>
      <w:rFonts w:ascii="Arial" w:hAnsi="Arial"/>
      <w:lang w:eastAsia="en-US"/>
    </w:rPr>
  </w:style>
  <w:style w:type="character" w:customStyle="1" w:styleId="70">
    <w:name w:val="見出し 7 (文字)"/>
    <w:link w:val="7"/>
    <w:rsid w:val="005306A7"/>
    <w:rPr>
      <w:rFonts w:ascii="Arial" w:hAnsi="Arial"/>
      <w:lang w:eastAsia="en-US"/>
    </w:rPr>
  </w:style>
  <w:style w:type="character" w:customStyle="1" w:styleId="80">
    <w:name w:val="見出し 8 (文字)"/>
    <w:link w:val="8"/>
    <w:rsid w:val="005306A7"/>
    <w:rPr>
      <w:rFonts w:ascii="Arial" w:hAnsi="Arial"/>
      <w:sz w:val="36"/>
      <w:lang w:eastAsia="en-US"/>
    </w:rPr>
  </w:style>
  <w:style w:type="character" w:customStyle="1" w:styleId="90">
    <w:name w:val="見出し 9 (文字)"/>
    <w:link w:val="9"/>
    <w:rsid w:val="005306A7"/>
    <w:rPr>
      <w:rFonts w:ascii="Arial" w:hAnsi="Arial"/>
      <w:sz w:val="36"/>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5306A7"/>
    <w:rPr>
      <w:rFonts w:ascii="Arial" w:hAnsi="Arial"/>
      <w:b/>
      <w:noProof/>
      <w:sz w:val="18"/>
      <w:lang w:eastAsia="ja-JP" w:bidi="ar-SA"/>
    </w:rPr>
  </w:style>
  <w:style w:type="character" w:customStyle="1" w:styleId="a7">
    <w:name w:val="フッター (文字)"/>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uiPriority w:val="99"/>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2"/>
    <w:rsid w:val="005306A7"/>
  </w:style>
  <w:style w:type="character" w:customStyle="1" w:styleId="a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一覧 (文字)"/>
    <w:link w:val="af7"/>
    <w:rsid w:val="005306A7"/>
  </w:style>
  <w:style w:type="paragraph" w:styleId="25">
    <w:name w:val="List Bullet 2"/>
    <w:basedOn w:val="af9"/>
    <w:rsid w:val="005306A7"/>
    <w:pPr>
      <w:ind w:left="851"/>
    </w:pPr>
  </w:style>
  <w:style w:type="paragraph" w:styleId="af9">
    <w:name w:val="List Bullet"/>
    <w:basedOn w:val="af7"/>
    <w:rsid w:val="005306A7"/>
  </w:style>
  <w:style w:type="paragraph" w:styleId="33">
    <w:name w:val="List Bullet 3"/>
    <w:basedOn w:val="25"/>
    <w:rsid w:val="005306A7"/>
    <w:pPr>
      <w:ind w:left="1135"/>
    </w:pPr>
  </w:style>
  <w:style w:type="paragraph" w:styleId="26">
    <w:name w:val="List 2"/>
    <w:basedOn w:val="af7"/>
    <w:link w:val="27"/>
    <w:rsid w:val="005306A7"/>
    <w:pPr>
      <w:ind w:left="851"/>
    </w:pPr>
  </w:style>
  <w:style w:type="character" w:customStyle="1" w:styleId="27">
    <w:name w:val="一覧 2 (文字)"/>
    <w:link w:val="26"/>
    <w:rsid w:val="005306A7"/>
  </w:style>
  <w:style w:type="paragraph" w:styleId="34">
    <w:name w:val="List 3"/>
    <w:basedOn w:val="26"/>
    <w:link w:val="35"/>
    <w:rsid w:val="005306A7"/>
    <w:pPr>
      <w:ind w:left="1135"/>
    </w:pPr>
  </w:style>
  <w:style w:type="character" w:customStyle="1" w:styleId="35">
    <w:name w:val="一覧 3 (文字)"/>
    <w:link w:val="34"/>
    <w:rsid w:val="005306A7"/>
  </w:style>
  <w:style w:type="paragraph" w:styleId="42">
    <w:name w:val="List 4"/>
    <w:basedOn w:val="34"/>
    <w:rsid w:val="005306A7"/>
    <w:pPr>
      <w:ind w:left="1418"/>
    </w:pPr>
  </w:style>
  <w:style w:type="paragraph" w:styleId="52">
    <w:name w:val="List 5"/>
    <w:basedOn w:val="42"/>
    <w:rsid w:val="005306A7"/>
    <w:pPr>
      <w:ind w:left="1702"/>
    </w:pPr>
  </w:style>
  <w:style w:type="paragraph" w:styleId="43">
    <w:name w:val="List Bullet 4"/>
    <w:basedOn w:val="33"/>
    <w:rsid w:val="005306A7"/>
    <w:pPr>
      <w:ind w:left="1418"/>
    </w:pPr>
  </w:style>
  <w:style w:type="paragraph" w:styleId="53">
    <w:name w:val="List Bullet 5"/>
    <w:basedOn w:val="43"/>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見出しマップ (文字)"/>
    <w:link w:val="afb"/>
    <w:uiPriority w:val="99"/>
    <w:rsid w:val="005306A7"/>
    <w:rPr>
      <w:rFonts w:ascii="Tahoma" w:hAnsi="Tahoma"/>
      <w:shd w:val="clear" w:color="auto" w:fill="000080"/>
    </w:rPr>
  </w:style>
  <w:style w:type="character" w:customStyle="1" w:styleId="afd">
    <w:name w:val="書式なし (文字)"/>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本文 2 (文字)"/>
    <w:link w:val="2"/>
    <w:rsid w:val="005306A7"/>
    <w:rPr>
      <w:kern w:val="2"/>
      <w:sz w:val="21"/>
      <w:lang w:val="en-US" w:eastAsia="ja-JP"/>
    </w:rPr>
  </w:style>
  <w:style w:type="paragraph" w:styleId="2">
    <w:name w:val="Body Text 2"/>
    <w:basedOn w:val="a0"/>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本文インデント 2 (文字)"/>
    <w:link w:val="20"/>
    <w:rsid w:val="005306A7"/>
    <w:rPr>
      <w:kern w:val="2"/>
      <w:lang w:val="en-US" w:eastAsia="ja-JP"/>
    </w:rPr>
  </w:style>
  <w:style w:type="paragraph" w:styleId="20">
    <w:name w:val="Body Text Indent 2"/>
    <w:basedOn w:val="a0"/>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本文インデント 3 (文字)"/>
    <w:link w:val="3"/>
    <w:rsid w:val="005306A7"/>
    <w:rPr>
      <w:lang w:val="en-US" w:eastAsia="ja-JP"/>
    </w:rPr>
  </w:style>
  <w:style w:type="paragraph" w:styleId="3">
    <w:name w:val="Body Text Indent 3"/>
    <w:basedOn w:val="a0"/>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
    <w:name w:val="日付 (文字)"/>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 ??,?????,????,Lista1,列出段落"/>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リスト段落 (文字)"/>
    <w:aliases w:val="- Bullets (文字),목록 단락 (文字),?? ?? (文字),????? (文字),???? (文字),Lista1 (文字),列出段落 (文字)"/>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0"/>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ＭＳ 明朝"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ＭＳ 明朝"/>
      <w:lang w:val="en-US"/>
    </w:rPr>
  </w:style>
  <w:style w:type="paragraph" w:customStyle="1" w:styleId="textintend2">
    <w:name w:val="text intend 2"/>
    <w:basedOn w:val="text"/>
    <w:rsid w:val="005306A7"/>
    <w:pPr>
      <w:widowControl/>
      <w:spacing w:after="120"/>
      <w:ind w:left="567" w:hanging="283"/>
    </w:pPr>
    <w:rPr>
      <w:rFonts w:eastAsia="ＭＳ 明朝"/>
      <w:lang w:val="en-US"/>
    </w:rPr>
  </w:style>
  <w:style w:type="paragraph" w:customStyle="1" w:styleId="textintend3">
    <w:name w:val="text intend 3"/>
    <w:basedOn w:val="text"/>
    <w:rsid w:val="005306A7"/>
    <w:pPr>
      <w:widowControl/>
      <w:numPr>
        <w:numId w:val="2"/>
      </w:numPr>
      <w:spacing w:after="120"/>
    </w:pPr>
    <w:rPr>
      <w:rFonts w:eastAsia="ＭＳ 明朝"/>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ＭＳ 明朝"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ＭＳ 明朝"/>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E51B1C"/>
    <w:rPr>
      <w:rFonts w:eastAsia="ＭＳ 明朝"/>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Web">
    <w:name w:val="Normal (Web)"/>
    <w:basedOn w:val="a0"/>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6">
    <w:name w:val="Book Title"/>
    <w:uiPriority w:val="33"/>
    <w:qFormat/>
    <w:rsid w:val="00E27BDC"/>
    <w:rPr>
      <w:b/>
      <w:bCs/>
      <w:i/>
      <w:iCs/>
      <w:spacing w:val="5"/>
    </w:rPr>
  </w:style>
  <w:style w:type="paragraph" w:customStyle="1" w:styleId="13">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 w:type="paragraph" w:customStyle="1" w:styleId="Proposal">
    <w:name w:val="Proposal"/>
    <w:basedOn w:val="a0"/>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E0458-E696-49B3-A724-43F7E763C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2</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Tetsuya Yamamoto</cp:lastModifiedBy>
  <cp:revision>8</cp:revision>
  <cp:lastPrinted>2018-06-26T07:44:00Z</cp:lastPrinted>
  <dcterms:created xsi:type="dcterms:W3CDTF">2018-10-25T09:29:00Z</dcterms:created>
  <dcterms:modified xsi:type="dcterms:W3CDTF">2018-11-01T01:56:00Z</dcterms:modified>
</cp:coreProperties>
</file>